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196418550"/>
    <w:bookmarkStart w:id="1" w:name="_Toc196417841"/>
    <w:bookmarkStart w:id="2" w:name="_Toc196417949"/>
    <w:bookmarkStart w:id="3" w:name="_Toc196417974"/>
    <w:bookmarkStart w:id="4" w:name="_Toc196418728"/>
    <w:bookmarkStart w:id="5" w:name="_Toc196421851"/>
    <w:p w14:paraId="13BBBBAA" w14:textId="480088E7" w:rsidR="007D7EF2" w:rsidRPr="007D7EF2" w:rsidRDefault="00000000" w:rsidP="007D7EF2">
      <w:pPr>
        <w:rPr>
          <w:rFonts w:ascii="Plus Jakarta Sans SemiBold" w:hAnsi="Plus Jakarta Sans SemiBold"/>
          <w:bCs/>
          <w:color w:val="000000"/>
        </w:rPr>
      </w:pPr>
      <w:sdt>
        <w:sdtPr>
          <w:rPr>
            <w:rStyle w:val="Emphasis"/>
            <w:rFonts w:ascii="Plus Jakarta Sans SemiBold" w:hAnsi="Plus Jakarta Sans SemiBold"/>
            <w:b/>
            <w:bCs/>
            <w:i w:val="0"/>
            <w:iCs w:val="0"/>
            <w:color w:val="000000"/>
            <w:u w:val="none"/>
            <w:lang w:val="en-GB"/>
          </w:rPr>
          <w:id w:val="-804383714"/>
          <w:docPartObj>
            <w:docPartGallery w:val="Cover Pages"/>
            <w:docPartUnique/>
          </w:docPartObj>
        </w:sdtPr>
        <w:sdtContent>
          <w:r w:rsidR="00F54C9F"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mc:AlternateContent>
              <mc:Choice Requires="wps">
                <w:drawing>
                  <wp:anchor distT="0" distB="0" distL="114300" distR="114300" simplePos="0" relativeHeight="251670528" behindDoc="0" locked="0" layoutInCell="1" allowOverlap="1" wp14:anchorId="7395E223" wp14:editId="347EEA33">
                    <wp:simplePos x="0" y="0"/>
                    <wp:positionH relativeFrom="margin">
                      <wp:posOffset>-8890</wp:posOffset>
                    </wp:positionH>
                    <wp:positionV relativeFrom="paragraph">
                      <wp:posOffset>3766185</wp:posOffset>
                    </wp:positionV>
                    <wp:extent cx="5905500" cy="2247900"/>
                    <wp:effectExtent l="0" t="0" r="0" b="0"/>
                    <wp:wrapNone/>
                    <wp:docPr id="1482477170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05500" cy="2247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2BB9BB" w14:textId="03E1B803" w:rsidR="00F54C9F" w:rsidRPr="001C24B6" w:rsidRDefault="007D7EF2" w:rsidP="00531930">
                                <w:pPr>
                                  <w:rPr>
                                    <w:rFonts w:asciiTheme="majorHAnsi" w:hAnsiTheme="majorHAnsi"/>
                                    <w:b/>
                                    <w:bCs/>
                                    <w:color w:val="0D004D"/>
                                    <w:sz w:val="60"/>
                                    <w:szCs w:val="96"/>
                                  </w:rPr>
                                </w:pPr>
                                <w:r>
                                  <w:rPr>
                                    <w:rFonts w:ascii="Plus Jakarta Sans" w:hAnsi="Plus Jakarta Sans"/>
                                    <w:b/>
                                    <w:bCs/>
                                    <w:color w:val="0D004D"/>
                                    <w:sz w:val="72"/>
                                    <w:szCs w:val="40"/>
                                    <w:lang w:eastAsia="en-US"/>
                                  </w:rPr>
                                  <w:t>Delegate</w:t>
                                </w:r>
                                <w:r w:rsidR="00F54C9F">
                                  <w:rPr>
                                    <w:rFonts w:ascii="Plus Jakarta Sans" w:hAnsi="Plus Jakarta Sans"/>
                                    <w:b/>
                                    <w:bCs/>
                                    <w:color w:val="0D004D"/>
                                    <w:sz w:val="72"/>
                                    <w:szCs w:val="40"/>
                                    <w:lang w:eastAsia="en-US"/>
                                  </w:rPr>
                                  <w:t xml:space="preserve"> Booklet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395E223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026" type="#_x0000_t202" style="position:absolute;margin-left:-.7pt;margin-top:296.55pt;width:465pt;height:177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" filled="f" stroked="f" strokeweight=".5pt">
                    <v:textbox inset="0,0,0,0">
                      <w:txbxContent>
                        <w:p w14:paraId="462BB9BB" w14:textId="03E1B803" w:rsidR="00F54C9F" w:rsidRPr="001C24B6" w:rsidRDefault="007D7EF2" w:rsidP="00531930">
                          <w:pPr>
                            <w:rPr>
                              <w:rFonts w:asciiTheme="majorHAnsi" w:hAnsiTheme="majorHAnsi"/>
                              <w:b/>
                              <w:bCs/>
                              <w:color w:val="0D004D"/>
                              <w:sz w:val="60"/>
                              <w:szCs w:val="96"/>
                            </w:rPr>
                          </w:pPr>
                          <w:r>
                            <w:rPr>
                              <w:rFonts w:ascii="Plus Jakarta Sans" w:hAnsi="Plus Jakarta Sans"/>
                              <w:b/>
                              <w:bCs/>
                              <w:color w:val="0D004D"/>
                              <w:sz w:val="72"/>
                              <w:szCs w:val="40"/>
                              <w:lang w:eastAsia="en-US"/>
                            </w:rPr>
                            <w:t>Delegate</w:t>
                          </w:r>
                          <w:r w:rsidR="00F54C9F">
                            <w:rPr>
                              <w:rFonts w:ascii="Plus Jakarta Sans" w:hAnsi="Plus Jakarta Sans"/>
                              <w:b/>
                              <w:bCs/>
                              <w:color w:val="0D004D"/>
                              <w:sz w:val="72"/>
                              <w:szCs w:val="40"/>
                              <w:lang w:eastAsia="en-US"/>
                            </w:rPr>
                            <w:t xml:space="preserve"> Booklet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F54C9F"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mc:AlternateContent>
              <mc:Choice Requires="wps">
                <w:drawing>
                  <wp:anchor distT="0" distB="0" distL="114300" distR="114300" simplePos="0" relativeHeight="251671552" behindDoc="0" locked="0" layoutInCell="1" allowOverlap="1" wp14:anchorId="71D5B84A" wp14:editId="1934EA07">
                    <wp:simplePos x="0" y="0"/>
                    <wp:positionH relativeFrom="margin">
                      <wp:posOffset>3175</wp:posOffset>
                    </wp:positionH>
                    <wp:positionV relativeFrom="paragraph">
                      <wp:posOffset>6223635</wp:posOffset>
                    </wp:positionV>
                    <wp:extent cx="5599430" cy="781050"/>
                    <wp:effectExtent l="0" t="0" r="1270" b="0"/>
                    <wp:wrapNone/>
                    <wp:docPr id="1076054367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599430" cy="7810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BDF722A" w14:textId="6D7710F3" w:rsidR="00F54C9F" w:rsidRPr="001C24B6" w:rsidRDefault="007D7EF2" w:rsidP="00531930">
                                <w:pPr>
                                  <w:pStyle w:val="BodyText"/>
                                  <w:rPr>
                                    <w:rFonts w:ascii="Plus Jakarta Sans SemiBold" w:hAnsi="Plus Jakarta Sans SemiBold"/>
                                    <w:b/>
                                    <w:bCs/>
                                    <w:color w:val="512EAB"/>
                                    <w:sz w:val="40"/>
                                    <w:szCs w:val="36"/>
                                  </w:rPr>
                                </w:pPr>
                                <w:r>
                                  <w:rPr>
                                    <w:color w:val="512EAB"/>
                                    <w:sz w:val="36"/>
                                    <w:szCs w:val="36"/>
                                  </w:rPr>
                                  <w:t>Enhancing Teaching through Exam Insights International GCSE Mathematics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1D5B84A" id="_x0000_s1027" type="#_x0000_t202" style="position:absolute;margin-left:.25pt;margin-top:490.05pt;width:440.9pt;height:61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" filled="f" stroked="f" strokeweight=".5pt">
                    <v:textbox inset="0,0,0,0">
                      <w:txbxContent>
                        <w:p w14:paraId="7BDF722A" w14:textId="6D7710F3" w:rsidR="00F54C9F" w:rsidRPr="001C24B6" w:rsidRDefault="007D7EF2" w:rsidP="00531930">
                          <w:pPr>
                            <w:pStyle w:val="BodyText"/>
                            <w:rPr>
                              <w:rFonts w:ascii="Plus Jakarta Sans SemiBold" w:hAnsi="Plus Jakarta Sans SemiBold"/>
                              <w:b/>
                              <w:bCs/>
                              <w:color w:val="512EAB"/>
                              <w:sz w:val="40"/>
                              <w:szCs w:val="36"/>
                            </w:rPr>
                          </w:pPr>
                          <w:r>
                            <w:rPr>
                              <w:color w:val="512EAB"/>
                              <w:sz w:val="36"/>
                              <w:szCs w:val="36"/>
                            </w:rPr>
                            <w:t>Enhancing Teaching through Exam Insights International GCSE Mathematics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F54C9F"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drawing>
              <wp:anchor distT="0" distB="360045" distL="114300" distR="114300" simplePos="0" relativeHeight="251669504" behindDoc="0" locked="0" layoutInCell="1" allowOverlap="1" wp14:anchorId="2DBAD377" wp14:editId="734F4AE7">
                <wp:simplePos x="0" y="0"/>
                <wp:positionH relativeFrom="column">
                  <wp:posOffset>-198755</wp:posOffset>
                </wp:positionH>
                <wp:positionV relativeFrom="paragraph">
                  <wp:posOffset>-102235</wp:posOffset>
                </wp:positionV>
                <wp:extent cx="2004695" cy="741045"/>
                <wp:effectExtent l="0" t="0" r="0" b="0"/>
                <wp:wrapNone/>
                <wp:docPr id="1519921637" name="Graphic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2302984" name="Graphic 1642302984"/>
                        <pic:cNvPicPr/>
                      </pic:nvPicPr>
                      <pic:blipFill>
                        <a:blip r:embed="rId11">
                          <a:extLst>
                            <a:ext uri="{96DAC541-7B7A-43D3-8B79-37D633B846F1}">
                              <asvg:svgBlip xmlns:asvg="http://schemas.microsoft.com/office/drawing/2016/SVG/main" r:embed="rId12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04695" cy="741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br w:type="page"/>
          </w:r>
        </w:sdtContent>
      </w:sdt>
      <w:r w:rsidR="007D7EF2" w:rsidRPr="007D7EF2">
        <w:rPr>
          <w:rStyle w:val="Heading1Char"/>
          <w:lang w:eastAsia="en-GB"/>
        </w:rPr>
        <w:t>Activity 1</w:t>
      </w:r>
    </w:p>
    <w:p w14:paraId="241B2B2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</w:rPr>
      </w:pPr>
      <w:r w:rsidRPr="007D7EF2">
        <w:rPr>
          <w:rFonts w:ascii="Plus Jakarta Sans SemiBold" w:hAnsi="Plus Jakarta Sans SemiBold"/>
          <w:b/>
          <w:bCs/>
          <w:color w:val="000000"/>
        </w:rPr>
        <w:t>Initial marking exercise – first question Q3  Paper 1HR June 2024</w:t>
      </w:r>
    </w:p>
    <w:p w14:paraId="574E230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</w:rPr>
      </w:pPr>
    </w:p>
    <w:p w14:paraId="415301B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</w:rPr>
      </w:pPr>
      <w:r w:rsidRPr="007D7EF2">
        <w:rPr>
          <w:rFonts w:ascii="Plus Jakarta Sans SemiBold" w:hAnsi="Plus Jakarta Sans SemiBold"/>
          <w:b/>
          <w:bCs/>
          <w:color w:val="000000"/>
        </w:rPr>
        <w:t>Complete the question first, reference your solution with the mark scheme and then mark the two responses.</w:t>
      </w:r>
    </w:p>
    <w:p w14:paraId="2876543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</w:rPr>
      </w:pPr>
    </w:p>
    <w:p w14:paraId="5E8A011F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7D4D22CE" wp14:editId="133D4122">
            <wp:extent cx="6263941" cy="3733800"/>
            <wp:effectExtent l="0" t="0" r="3810" b="0"/>
            <wp:docPr id="1210706161" name="Picture 1" descr="A white paper with black text and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706161" name="Picture 1" descr="A white paper with black text and a triangle&#10;&#10;AI-generated content may be incorrect."/>
                    <pic:cNvPicPr/>
                  </pic:nvPicPr>
                  <pic:blipFill rotWithShape="1">
                    <a:blip r:embed="rId13"/>
                    <a:srcRect r="963" b="58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381" cy="3744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59EA1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7772AE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1B6E8E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1124DE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64331D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ADB00C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EB9DB3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B1A94CF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5CB90E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D82E79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2FF8786A" wp14:editId="6A3043C9">
            <wp:extent cx="6329685" cy="838200"/>
            <wp:effectExtent l="0" t="0" r="0" b="0"/>
            <wp:docPr id="1279855383" name="Picture 1" descr="A white paper with black text and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706161" name="Picture 1" descr="A white paper with black text and a triangle&#10;&#10;AI-generated content may be incorrect."/>
                    <pic:cNvPicPr/>
                  </pic:nvPicPr>
                  <pic:blipFill rotWithShape="1">
                    <a:blip r:embed="rId13"/>
                    <a:srcRect t="90719" r="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187" cy="840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FBD82F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5A169B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7B09B2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CB5110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5FB3FC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7598EB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201760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06AA66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A9570E9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8DB051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5A08D07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C61D890" w14:textId="255EEC6B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Mark Scheme</w:t>
      </w:r>
    </w:p>
    <w:p w14:paraId="00BDFDE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3C26ED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58A56895" wp14:editId="5CAA11EA">
            <wp:extent cx="6891146" cy="1428750"/>
            <wp:effectExtent l="0" t="0" r="5080" b="0"/>
            <wp:docPr id="1882730302" name="Picture 1" descr="A white sheet with black numbers and a black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730302" name="Picture 1" descr="A white sheet with black numbers and a black line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94998" cy="1429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32BD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1558E24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A3AD1A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D8A02A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293CA3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AC1266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EEBEEE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C38DC7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C6DFB0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243E77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213118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09521D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4402A3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CA07C9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3D862F4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F590A0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5E26AC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A277C5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7DA991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82F954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47F2FD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E5B43E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4FDE99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DCA903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EE6236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2E69CE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B91C4D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313391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636C7F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960AFB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F27A36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F01FE6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248744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638193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26A9BA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B5E15C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79D136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D2D9E6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21194A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AC1B43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E48542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7D20DBA" w14:textId="77777777" w:rsidR="007D7EF2" w:rsidRPr="007D7EF2" w:rsidRDefault="007D7EF2" w:rsidP="007D7EF2">
      <w:pPr>
        <w:pStyle w:val="Heading1"/>
        <w:rPr>
          <w:lang w:val="en-GB"/>
        </w:rPr>
      </w:pPr>
      <w:r w:rsidRPr="007D7EF2">
        <w:rPr>
          <w:lang w:val="en-GB"/>
        </w:rPr>
        <w:lastRenderedPageBreak/>
        <w:t>ACTIVITY 1</w:t>
      </w:r>
    </w:p>
    <w:p w14:paraId="6065681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First question:  Q3 Paper 1H June 2025  [Grade 4]</w:t>
      </w:r>
    </w:p>
    <w:p w14:paraId="2D5649A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Response 1</w:t>
      </w:r>
    </w:p>
    <w:p w14:paraId="6254D16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037E2C88" wp14:editId="1A7F0DD0">
            <wp:extent cx="5363323" cy="7763958"/>
            <wp:effectExtent l="0" t="0" r="8890" b="8890"/>
            <wp:docPr id="450469078" name="Picture 1" descr="A paper with math equation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469078" name="Picture 1" descr="A paper with math equations and numbers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63323" cy="7763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243A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4E63E9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CE27D8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642591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B1ADC7F" w14:textId="47F67DBB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Response 2</w:t>
      </w:r>
    </w:p>
    <w:p w14:paraId="0089EB34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1741A514" wp14:editId="4C66B2CD">
            <wp:extent cx="5529829" cy="8105775"/>
            <wp:effectExtent l="0" t="0" r="0" b="0"/>
            <wp:docPr id="231458229" name="Picture 1" descr="A paper with text and equatio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458229" name="Picture 1" descr="A paper with text and equations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36627" cy="811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A0A8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870C8C9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9F6A54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11348E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A30E16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527F2B7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BFA41E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610CF21" w14:textId="289735DE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Second question:  Q24 Paper 1H  June 2025  [Grade 9]</w:t>
      </w:r>
    </w:p>
    <w:p w14:paraId="0DE7096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36035E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1AE647B4" wp14:editId="0F598715">
            <wp:extent cx="6570010" cy="2933700"/>
            <wp:effectExtent l="0" t="0" r="2540" b="0"/>
            <wp:docPr id="1958898961" name="Picture 1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898961" name="Picture 1" descr="A white background with black text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78344" cy="2937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1442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49F4BA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E2713B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C2B8A6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D6A4D9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DBAEC1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6FEF19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D87D8A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F9000A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Total for Question 24 is 5 marks</w:t>
      </w:r>
    </w:p>
    <w:p w14:paraId="4275A2B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5EF379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5348D2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Mark Scheme</w:t>
      </w:r>
    </w:p>
    <w:p w14:paraId="3C17B6D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4CED76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789FD710" wp14:editId="270A87FC">
            <wp:extent cx="6548120" cy="3665220"/>
            <wp:effectExtent l="0" t="0" r="5080" b="0"/>
            <wp:docPr id="1215526816" name="Picture 1" descr="A math problem with numbers and equatio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526816" name="Picture 1" descr="A math problem with numbers and equations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66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AA78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E6AB9D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Response 1</w:t>
      </w:r>
    </w:p>
    <w:p w14:paraId="6F68C93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5A0F9C19" wp14:editId="23E444D9">
            <wp:extent cx="5276850" cy="6915150"/>
            <wp:effectExtent l="0" t="0" r="0" b="0"/>
            <wp:docPr id="473424841" name="Picture 1" descr="A paper with math equation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424841" name="Picture 1" descr="A paper with math equations and numbers&#10;&#10;AI-generated content may be incorrect."/>
                    <pic:cNvPicPr/>
                  </pic:nvPicPr>
                  <pic:blipFill rotWithShape="1">
                    <a:blip r:embed="rId19"/>
                    <a:srcRect r="188" b="9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146" cy="6915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FD42B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BF43AD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0732038A" wp14:editId="24BE7C48">
            <wp:extent cx="4752975" cy="1004765"/>
            <wp:effectExtent l="0" t="0" r="0" b="5080"/>
            <wp:docPr id="829265687" name="Picture 1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265687" name="Picture 1" descr="A white background with black text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70334" cy="100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15ECF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E866C3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01B400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3C86E7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530C35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80B0FF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B4343D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51F00D9" w14:textId="7E8F75DC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Response 2</w:t>
      </w:r>
    </w:p>
    <w:p w14:paraId="1170298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                         </w: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3AB2A402" wp14:editId="724AAFFF">
            <wp:extent cx="3752850" cy="5048250"/>
            <wp:effectExtent l="0" t="0" r="0" b="0"/>
            <wp:docPr id="78434581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345819" name="Picture 1" descr="A screenshot of a computer&#10;&#10;AI-generated content may be incorrect."/>
                    <pic:cNvPicPr/>
                  </pic:nvPicPr>
                  <pic:blipFill rotWithShape="1">
                    <a:blip r:embed="rId21"/>
                    <a:srcRect l="34620" t="19652" r="36064" b="10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916" cy="50685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F6B9D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                </w: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364ED095" wp14:editId="08A4C337">
            <wp:extent cx="4095135" cy="3238500"/>
            <wp:effectExtent l="0" t="0" r="635" b="0"/>
            <wp:docPr id="1891465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4655" name="Picture 1" descr="A screenshot of a computer&#10;&#10;AI-generated content may be incorrect."/>
                    <pic:cNvPicPr/>
                  </pic:nvPicPr>
                  <pic:blipFill rotWithShape="1">
                    <a:blip r:embed="rId22"/>
                    <a:srcRect l="36220" t="14998" r="35269" b="44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462" cy="3262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44997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54B9FE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7B5247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42B073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566960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BB0FF7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853C192" w14:textId="77777777" w:rsidR="007D7EF2" w:rsidRDefault="007D7EF2" w:rsidP="007D7EF2">
      <w:pPr>
        <w:pStyle w:val="Heading1"/>
        <w:rPr>
          <w:lang w:val="en-GB"/>
        </w:rPr>
      </w:pPr>
      <w:r w:rsidRPr="007D7EF2">
        <w:rPr>
          <w:lang w:val="en-GB"/>
        </w:rPr>
        <w:lastRenderedPageBreak/>
        <w:t xml:space="preserve">Activity 2 </w:t>
      </w:r>
    </w:p>
    <w:p w14:paraId="6CBF5532" w14:textId="2F8EE77F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How do you think you could use the Principal Examiner reports in your centre?</w:t>
      </w:r>
    </w:p>
    <w:p w14:paraId="0334548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Discuss on your tables.</w:t>
      </w:r>
    </w:p>
    <w:p w14:paraId="0BA1994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72157C9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D94478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10F094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60A3B3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7C27A6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18B05A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78B50E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05546F9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684A46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306B15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4A501F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A69D86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20533B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C593A4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BD914F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749CF5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6E3308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887013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BA4772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0EF67C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2CD181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DA35B79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0B8E17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5D2C63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B04D5E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19876A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C6F367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592F087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281427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1BF8F5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A7EC2D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E9A044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94744D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06689F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0A2A33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06ECC6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9D4771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D354EE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07FAC97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1504B2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AF5B3A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5E873A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374A41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3DB0927" w14:textId="77777777" w:rsidR="007D7EF2" w:rsidRDefault="007D7EF2" w:rsidP="007D7EF2">
      <w:pPr>
        <w:pStyle w:val="Heading1"/>
        <w:rPr>
          <w:lang w:val="en-GB"/>
        </w:rPr>
      </w:pPr>
      <w:r w:rsidRPr="007D7EF2">
        <w:rPr>
          <w:lang w:val="en-GB"/>
        </w:rPr>
        <w:lastRenderedPageBreak/>
        <w:t xml:space="preserve">Activity 3 </w:t>
      </w:r>
    </w:p>
    <w:p w14:paraId="518205CF" w14:textId="4CC81BB0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Q5  Paper 1H  2025    Complete this question first.</w:t>
      </w:r>
    </w:p>
    <w:p w14:paraId="0425BCA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6C33F8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33E1DBB7" wp14:editId="7AB6C0F0">
            <wp:extent cx="6672246" cy="3590925"/>
            <wp:effectExtent l="0" t="0" r="0" b="0"/>
            <wp:docPr id="1903305919" name="Picture 1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305919" name="Picture 1" descr="A white background with black text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82192" cy="359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9680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5C9892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FA03DB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16C826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AD46DA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27EB83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5BA7B5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8945C49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6C68F3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20AC16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Mark Scheme</w:t>
      </w:r>
    </w:p>
    <w:p w14:paraId="31A9456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5D8963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107003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50149FA3" wp14:editId="423D1225">
            <wp:extent cx="6859935" cy="1466850"/>
            <wp:effectExtent l="0" t="0" r="0" b="0"/>
            <wp:docPr id="6" name="Picture 5" descr="A white paper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D0947742-6CB8-834C-CE71-ED71F798C8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white paper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D0947742-6CB8-834C-CE71-ED71F798C8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61343" cy="1467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F0D3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4CB311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22793C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35D114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46BF44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C866C4F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D814CA5" w14:textId="046605D3" w:rsidR="007D7EF2" w:rsidRPr="007D7EF2" w:rsidRDefault="007D7EF2" w:rsidP="007D7EF2">
      <w:pPr>
        <w:pStyle w:val="Heading1"/>
        <w:rPr>
          <w:lang w:val="en-GB"/>
        </w:rPr>
      </w:pPr>
      <w:r w:rsidRPr="007D7EF2">
        <w:rPr>
          <w:lang w:val="en-GB"/>
        </w:rPr>
        <w:lastRenderedPageBreak/>
        <w:t>Activity 4</w:t>
      </w:r>
    </w:p>
    <w:p w14:paraId="5B9E0D0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Marking student responses to exam board standard.</w:t>
      </w:r>
    </w:p>
    <w:p w14:paraId="59666EC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Complete the question yourself first to familiarise yourself and then mark the 3 student responses.</w:t>
      </w:r>
    </w:p>
    <w:p w14:paraId="49B3B83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EAE97C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3BEDFECB" wp14:editId="1B823FD0">
            <wp:extent cx="6301212" cy="4073417"/>
            <wp:effectExtent l="0" t="0" r="4445" b="3810"/>
            <wp:docPr id="35317519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17519" name="Picture 1" descr="A white paper with black text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03984" cy="4075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DCAC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C296F6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26F533C6" wp14:editId="143AAB1C">
            <wp:extent cx="6546137" cy="3505408"/>
            <wp:effectExtent l="0" t="0" r="7620" b="0"/>
            <wp:docPr id="1887661411" name="Picture 1" descr="A white sheet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661411" name="Picture 1" descr="A white sheet with black text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53209" cy="350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3182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7E2A5A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98223DF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Response 1</w:t>
      </w:r>
    </w:p>
    <w:p w14:paraId="20A7009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1E8C5DC" wp14:editId="09FB744C">
                <wp:simplePos x="0" y="0"/>
                <wp:positionH relativeFrom="column">
                  <wp:posOffset>5372735</wp:posOffset>
                </wp:positionH>
                <wp:positionV relativeFrom="paragraph">
                  <wp:posOffset>758190</wp:posOffset>
                </wp:positionV>
                <wp:extent cx="1285875" cy="781050"/>
                <wp:effectExtent l="0" t="0" r="28575" b="19050"/>
                <wp:wrapNone/>
                <wp:docPr id="39172828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D7EF2" w14:paraId="23771222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5BB30997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7E83DB0A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4CDDE897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9FF73CD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480A43F5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0BA6A4ED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7830D9D8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5223061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1311C79B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E8C5DC" id="Text Box 2" o:spid="_x0000_s1028" type="#_x0000_t202" style="position:absolute;margin-left:423.05pt;margin-top:59.7pt;width:101.25pt;height:61.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" fillcolor="white [3201]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D7EF2" w14:paraId="23771222" w14:textId="77777777" w:rsidTr="0047241E">
                        <w:tc>
                          <w:tcPr>
                            <w:tcW w:w="866" w:type="dxa"/>
                          </w:tcPr>
                          <w:p w14:paraId="5BB30997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7E83DB0A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4CDDE897" w14:textId="77777777" w:rsidTr="0047241E">
                        <w:tc>
                          <w:tcPr>
                            <w:tcW w:w="866" w:type="dxa"/>
                          </w:tcPr>
                          <w:p w14:paraId="29FF73CD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480A43F5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0BA6A4ED" w14:textId="77777777" w:rsidTr="0047241E">
                        <w:tc>
                          <w:tcPr>
                            <w:tcW w:w="866" w:type="dxa"/>
                          </w:tcPr>
                          <w:p w14:paraId="7830D9D8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5223061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1311C79B" w14:textId="77777777" w:rsidR="007D7EF2" w:rsidRDefault="007D7EF2" w:rsidP="007D7EF2"/>
                  </w:txbxContent>
                </v:textbox>
              </v:shape>
            </w:pict>
          </mc:Fallback>
        </mc:AlternateContent>
      </w:r>
    </w:p>
    <w:p w14:paraId="41CDD21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0EA94654" wp14:editId="0EFBB945">
            <wp:extent cx="5350158" cy="3857625"/>
            <wp:effectExtent l="0" t="0" r="3175" b="0"/>
            <wp:docPr id="71981512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815126" name="Picture 1" descr="A screenshot of a computer&#10;&#10;AI-generated content may be incorrect."/>
                    <pic:cNvPicPr/>
                  </pic:nvPicPr>
                  <pic:blipFill rotWithShape="1">
                    <a:blip r:embed="rId27"/>
                    <a:srcRect l="33019" t="32063" r="33088" b="24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033" cy="3864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02335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F779EA4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B0DC8D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ADF33C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FD2386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EC9A7F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93DC0E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11EB97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2BD9F4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F948EEF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13C316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D3F25D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A9A72C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233254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F43924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C1BEAD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7E6D36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F671E4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E62B967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0A3E99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3C1815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6BF74E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2BE500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922470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F765A9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A092E3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272615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F0B3A9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F2AB3F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447F9E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Response 2</w:t>
      </w:r>
    </w:p>
    <w:p w14:paraId="384A0814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B24AAD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69FF3ABF" wp14:editId="7F7D9171">
            <wp:extent cx="5245768" cy="3657600"/>
            <wp:effectExtent l="0" t="0" r="0" b="0"/>
            <wp:docPr id="90604514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045140" name="Picture 1" descr="A screenshot of a computer&#10;&#10;AI-generated content may be incorrect."/>
                    <pic:cNvPicPr/>
                  </pic:nvPicPr>
                  <pic:blipFill rotWithShape="1">
                    <a:blip r:embed="rId28"/>
                    <a:srcRect l="33747" t="25858" r="34542" b="34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826" cy="3663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F419703" wp14:editId="624B0469">
                <wp:simplePos x="0" y="0"/>
                <wp:positionH relativeFrom="margin">
                  <wp:align>right</wp:align>
                </wp:positionH>
                <wp:positionV relativeFrom="paragraph">
                  <wp:posOffset>285115</wp:posOffset>
                </wp:positionV>
                <wp:extent cx="1285875" cy="781050"/>
                <wp:effectExtent l="0" t="0" r="28575" b="19050"/>
                <wp:wrapNone/>
                <wp:docPr id="175627321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D7EF2" w14:paraId="1BED72BA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C233EEE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5F31FE16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6A0A917D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7F571026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4A13860E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4E09FE75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327C5069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6625AA7A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7073BD2C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419703" id="_x0000_s1029" type="#_x0000_t202" style="position:absolute;margin-left:50.05pt;margin-top:22.45pt;width:101.25pt;height:61.5pt;z-index:251676672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D7EF2" w14:paraId="1BED72BA" w14:textId="77777777" w:rsidTr="0047241E">
                        <w:tc>
                          <w:tcPr>
                            <w:tcW w:w="866" w:type="dxa"/>
                          </w:tcPr>
                          <w:p w14:paraId="2C233EEE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5F31FE16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6A0A917D" w14:textId="77777777" w:rsidTr="0047241E">
                        <w:tc>
                          <w:tcPr>
                            <w:tcW w:w="866" w:type="dxa"/>
                          </w:tcPr>
                          <w:p w14:paraId="7F571026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4A13860E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4E09FE75" w14:textId="77777777" w:rsidTr="0047241E">
                        <w:tc>
                          <w:tcPr>
                            <w:tcW w:w="866" w:type="dxa"/>
                          </w:tcPr>
                          <w:p w14:paraId="327C5069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6625AA7A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7073BD2C" w14:textId="77777777" w:rsidR="007D7EF2" w:rsidRDefault="007D7EF2" w:rsidP="007D7EF2"/>
                  </w:txbxContent>
                </v:textbox>
                <w10:wrap anchorx="margin"/>
              </v:shape>
            </w:pict>
          </mc:Fallback>
        </mc:AlternateContent>
      </w:r>
    </w:p>
    <w:p w14:paraId="18BB40E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2B5408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E7A0CE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B4DF62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8E8EFC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B43E60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6DBBB7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6B36474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B216DA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C78DD1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3C6760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FAAA6A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0C7889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1D0E14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56020E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81D60D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5C7EBC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DAC27B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46471B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43ECFE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BD10AA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9B12A4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3735CE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BCD690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972D0A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A5B397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7230DC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DFECA6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222F25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3DA7D1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BB43F5B" w14:textId="77777777" w:rsidR="007D7EF2" w:rsidRDefault="007D7EF2" w:rsidP="007D7EF2">
      <w:pPr>
        <w:pStyle w:val="Heading1"/>
        <w:rPr>
          <w:lang w:val="en-GB"/>
        </w:rPr>
      </w:pPr>
      <w:r w:rsidRPr="007D7EF2">
        <w:rPr>
          <w:lang w:val="en-GB"/>
        </w:rPr>
        <w:lastRenderedPageBreak/>
        <w:t xml:space="preserve">ACTIVITY 5   </w:t>
      </w:r>
    </w:p>
    <w:p w14:paraId="0FFE4A15" w14:textId="71B6C519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Question 22 Paper 2H June 2025</w:t>
      </w:r>
    </w:p>
    <w:p w14:paraId="296CAFD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Complete this question without looking at the mark scheme, and then mark your own work.  Are there other solutions not in the scheme?</w:t>
      </w:r>
    </w:p>
    <w:p w14:paraId="49A39FE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    </w: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72F5246E" wp14:editId="41838C91">
            <wp:extent cx="5534025" cy="7783468"/>
            <wp:effectExtent l="0" t="0" r="0" b="8255"/>
            <wp:docPr id="1472343307" name="Picture 1" descr="A screenshot of a math te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343307" name="Picture 1" descr="A screenshot of a math test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38180" cy="778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  </w:t>
      </w:r>
    </w:p>
    <w:p w14:paraId="2539587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403FCB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5A1854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802BB64" w14:textId="6DF39B81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Mark Scheme</w:t>
      </w:r>
    </w:p>
    <w:p w14:paraId="2BDBCD0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A55A6B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6EB47336" wp14:editId="1BB4C4F9">
            <wp:extent cx="6548120" cy="2487295"/>
            <wp:effectExtent l="0" t="0" r="5080" b="8255"/>
            <wp:docPr id="575771662" name="Picture 1" descr="A close-up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771662" name="Picture 1" descr="A close-up of a document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248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9892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43F92B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5ECE98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CC882F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35609A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6BD8C0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0B10CF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34BD46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F1F1C8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7961C9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4D4AE5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E32253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4CB6DDF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B43069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A81EA2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0B452F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AB4C85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D86339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768937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067B11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CA3D66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C7F314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4E1AE7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1032B8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A2FBA9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D56C53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E40640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2846EE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051E92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3998F2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7B34E9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65183C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5617F9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868936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EECB90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A841C9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94A744C" w14:textId="77777777" w:rsidR="007D7EF2" w:rsidRPr="007D7EF2" w:rsidRDefault="007D7EF2" w:rsidP="007D7EF2">
      <w:pPr>
        <w:pStyle w:val="Heading1"/>
        <w:rPr>
          <w:lang w:val="en-GB"/>
        </w:rPr>
      </w:pPr>
      <w:r w:rsidRPr="007D7EF2">
        <w:rPr>
          <w:lang w:val="en-GB"/>
        </w:rPr>
        <w:lastRenderedPageBreak/>
        <w:t>ACTIVITY 6</w:t>
      </w:r>
    </w:p>
    <w:p w14:paraId="185C697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Question 20 Paper 1H June 2024</w:t>
      </w:r>
    </w:p>
    <w:p w14:paraId="2C46DC9D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Response 1</w:t>
      </w:r>
    </w:p>
    <w:p w14:paraId="358A397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0F53CBB" wp14:editId="5B279538">
                <wp:simplePos x="0" y="0"/>
                <wp:positionH relativeFrom="column">
                  <wp:posOffset>5544185</wp:posOffset>
                </wp:positionH>
                <wp:positionV relativeFrom="paragraph">
                  <wp:posOffset>1194435</wp:posOffset>
                </wp:positionV>
                <wp:extent cx="1285875" cy="1019175"/>
                <wp:effectExtent l="0" t="0" r="28575" b="28575"/>
                <wp:wrapNone/>
                <wp:docPr id="37357126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0191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D7EF2" w14:paraId="595B5DB0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32D25B1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60BAF93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5E26A3C7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1260720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4AEC1677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4903D3CF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B65ED40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604B6F90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6E857BD9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32E186A4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0F6FE46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11ED2B6C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F53CBB" id="_x0000_s1030" type="#_x0000_t202" style="position:absolute;margin-left:436.55pt;margin-top:94.05pt;width:101.25pt;height:80.2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D7EF2" w14:paraId="595B5DB0" w14:textId="77777777" w:rsidTr="0047241E">
                        <w:tc>
                          <w:tcPr>
                            <w:tcW w:w="866" w:type="dxa"/>
                          </w:tcPr>
                          <w:p w14:paraId="232D25B1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60BAF93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5E26A3C7" w14:textId="77777777" w:rsidTr="0047241E">
                        <w:tc>
                          <w:tcPr>
                            <w:tcW w:w="866" w:type="dxa"/>
                          </w:tcPr>
                          <w:p w14:paraId="21260720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4AEC1677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4903D3CF" w14:textId="77777777" w:rsidTr="0047241E">
                        <w:tc>
                          <w:tcPr>
                            <w:tcW w:w="866" w:type="dxa"/>
                          </w:tcPr>
                          <w:p w14:paraId="0B65ED40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604B6F90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6E857BD9" w14:textId="77777777" w:rsidTr="0047241E">
                        <w:tc>
                          <w:tcPr>
                            <w:tcW w:w="866" w:type="dxa"/>
                          </w:tcPr>
                          <w:p w14:paraId="32E186A4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0F6FE46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11ED2B6C" w14:textId="77777777" w:rsidR="007D7EF2" w:rsidRDefault="007D7EF2" w:rsidP="007D7EF2"/>
                  </w:txbxContent>
                </v:textbox>
              </v:shape>
            </w:pict>
          </mc:Fallback>
        </mc:AlternateConten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</w: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18946388" wp14:editId="0FBB23B6">
            <wp:extent cx="5410200" cy="7584634"/>
            <wp:effectExtent l="0" t="0" r="0" b="0"/>
            <wp:docPr id="112088181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881811" name="Picture 1" descr="A screenshot of a computer&#10;&#10;AI-generated content may be incorrect."/>
                    <pic:cNvPicPr/>
                  </pic:nvPicPr>
                  <pic:blipFill rotWithShape="1">
                    <a:blip r:embed="rId31"/>
                    <a:srcRect l="10182" t="17842" r="59416" b="6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145" cy="7597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      </w:t>
      </w:r>
    </w:p>
    <w:p w14:paraId="12CB808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40F271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45A977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3AC600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66EA9B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2714D01" w14:textId="46EBFDA6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Response 2</w:t>
      </w:r>
    </w:p>
    <w:p w14:paraId="5FA3EF9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F2C221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1955C5A7" wp14:editId="0A8C448E">
            <wp:extent cx="5362575" cy="7259712"/>
            <wp:effectExtent l="0" t="0" r="0" b="0"/>
            <wp:docPr id="178072337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723376" name="Picture 1" descr="A screenshot of a computer&#10;&#10;AI-generated content may be incorrect."/>
                    <pic:cNvPicPr/>
                  </pic:nvPicPr>
                  <pic:blipFill rotWithShape="1">
                    <a:blip r:embed="rId32"/>
                    <a:srcRect l="9422" t="19754" r="59580" b="5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226" cy="7270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22EA77E" wp14:editId="12DC778D">
                <wp:simplePos x="0" y="0"/>
                <wp:positionH relativeFrom="column">
                  <wp:posOffset>5372735</wp:posOffset>
                </wp:positionH>
                <wp:positionV relativeFrom="paragraph">
                  <wp:posOffset>1101090</wp:posOffset>
                </wp:positionV>
                <wp:extent cx="1285875" cy="1019175"/>
                <wp:effectExtent l="0" t="0" r="28575" b="28575"/>
                <wp:wrapNone/>
                <wp:docPr id="9135993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0191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D7EF2" w14:paraId="54994075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52A77DD0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7E927B83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7EE58540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64AA9B0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495C8EF7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36A83D0C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4635DB31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B26B2DB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655EC4B1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6F3AC5C1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CC1797F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7FACA60B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EA77E" id="_x0000_s1031" type="#_x0000_t202" style="position:absolute;margin-left:423.05pt;margin-top:86.7pt;width:101.25pt;height:80.2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D7EF2" w14:paraId="54994075" w14:textId="77777777" w:rsidTr="0047241E">
                        <w:tc>
                          <w:tcPr>
                            <w:tcW w:w="866" w:type="dxa"/>
                          </w:tcPr>
                          <w:p w14:paraId="52A77DD0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7E927B83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7EE58540" w14:textId="77777777" w:rsidTr="0047241E">
                        <w:tc>
                          <w:tcPr>
                            <w:tcW w:w="866" w:type="dxa"/>
                          </w:tcPr>
                          <w:p w14:paraId="164AA9B0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495C8EF7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36A83D0C" w14:textId="77777777" w:rsidTr="0047241E">
                        <w:tc>
                          <w:tcPr>
                            <w:tcW w:w="866" w:type="dxa"/>
                          </w:tcPr>
                          <w:p w14:paraId="4635DB31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B26B2DB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655EC4B1" w14:textId="77777777" w:rsidTr="0047241E">
                        <w:tc>
                          <w:tcPr>
                            <w:tcW w:w="866" w:type="dxa"/>
                          </w:tcPr>
                          <w:p w14:paraId="6F3AC5C1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CC1797F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7FACA60B" w14:textId="77777777" w:rsidR="007D7EF2" w:rsidRDefault="007D7EF2" w:rsidP="007D7EF2"/>
                  </w:txbxContent>
                </v:textbox>
              </v:shape>
            </w:pict>
          </mc:Fallback>
        </mc:AlternateContent>
      </w:r>
    </w:p>
    <w:p w14:paraId="4B25A8B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4AF45C4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7AB56B6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1E8A149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229F68B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3CC09B4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0DA4710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7D45DF6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22E1F75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62D6BA6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085AD28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050B79D4" w14:textId="45FBB3FB" w:rsidR="007D7EF2" w:rsidRPr="007D7EF2" w:rsidRDefault="007D7EF2" w:rsidP="007D7EF2">
      <w:pPr>
        <w:pStyle w:val="Heading1"/>
        <w:rPr>
          <w:lang w:val="en-GB"/>
        </w:rPr>
      </w:pPr>
      <w:r>
        <w:rPr>
          <w:lang w:val="en-GB"/>
        </w:rPr>
        <w:lastRenderedPageBreak/>
        <w:t>ACTIVITY 7</w:t>
      </w:r>
    </w:p>
    <w:p w14:paraId="7EC59FA8" w14:textId="1F4A6B84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Extended response questions.</w:t>
      </w:r>
    </w:p>
    <w:p w14:paraId="7E8AFEE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562663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Question 17 Paper 2H June 2025</w:t>
      </w:r>
    </w:p>
    <w:p w14:paraId="1AF76A8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0BD7E4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Response 1</w:t>
      </w:r>
    </w:p>
    <w:p w14:paraId="20A2321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2EE3097B" wp14:editId="56EF826F">
            <wp:extent cx="5343525" cy="7414461"/>
            <wp:effectExtent l="0" t="0" r="0" b="0"/>
            <wp:docPr id="29803841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038417" name="Picture 1" descr="A screenshot of a computer&#10;&#10;AI-generated content may be incorrect."/>
                    <pic:cNvPicPr/>
                  </pic:nvPicPr>
                  <pic:blipFill rotWithShape="1">
                    <a:blip r:embed="rId33"/>
                    <a:srcRect l="10764" t="16032" r="58835" b="8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985" cy="7424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D6BB27E" wp14:editId="67AB6144">
                <wp:simplePos x="0" y="0"/>
                <wp:positionH relativeFrom="column">
                  <wp:posOffset>5515610</wp:posOffset>
                </wp:positionH>
                <wp:positionV relativeFrom="paragraph">
                  <wp:posOffset>156210</wp:posOffset>
                </wp:positionV>
                <wp:extent cx="1285875" cy="1438275"/>
                <wp:effectExtent l="0" t="0" r="28575" b="28575"/>
                <wp:wrapNone/>
                <wp:docPr id="162050352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438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5"/>
                              <w:gridCol w:w="852"/>
                            </w:tblGrid>
                            <w:tr w:rsidR="007D7EF2" w14:paraId="063600A4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1D6AFBD8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aM1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2C4C4D16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71BEFC0B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60C3372B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aA1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3C28512D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3F279CCD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46D823E3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bM1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6CE598E6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224ACB06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6DB73804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bA1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28ECDF99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712E1154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2A5B61E0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bM1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0EC686CD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5C5D6DE6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0F5BBFD3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bA1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4DDAC251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074DED8B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6BB27E" id="_x0000_s1032" type="#_x0000_t202" style="position:absolute;margin-left:434.3pt;margin-top:12.3pt;width:101.25pt;height:113.25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5"/>
                        <w:gridCol w:w="852"/>
                      </w:tblGrid>
                      <w:tr w:rsidR="007D7EF2" w14:paraId="063600A4" w14:textId="77777777" w:rsidTr="0022609A">
                        <w:tc>
                          <w:tcPr>
                            <w:tcW w:w="865" w:type="dxa"/>
                          </w:tcPr>
                          <w:p w14:paraId="1D6AFBD8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aM1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2C4C4D16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71BEFC0B" w14:textId="77777777" w:rsidTr="0022609A">
                        <w:tc>
                          <w:tcPr>
                            <w:tcW w:w="865" w:type="dxa"/>
                          </w:tcPr>
                          <w:p w14:paraId="60C3372B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aA1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3C28512D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3F279CCD" w14:textId="77777777" w:rsidTr="0022609A">
                        <w:tc>
                          <w:tcPr>
                            <w:tcW w:w="865" w:type="dxa"/>
                          </w:tcPr>
                          <w:p w14:paraId="46D823E3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bM1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6CE598E6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224ACB06" w14:textId="77777777" w:rsidTr="0022609A">
                        <w:tc>
                          <w:tcPr>
                            <w:tcW w:w="865" w:type="dxa"/>
                          </w:tcPr>
                          <w:p w14:paraId="6DB73804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bA1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28ECDF99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712E1154" w14:textId="77777777" w:rsidTr="0022609A">
                        <w:tc>
                          <w:tcPr>
                            <w:tcW w:w="865" w:type="dxa"/>
                          </w:tcPr>
                          <w:p w14:paraId="2A5B61E0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bM1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0EC686CD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5C5D6DE6" w14:textId="77777777" w:rsidTr="0022609A">
                        <w:tc>
                          <w:tcPr>
                            <w:tcW w:w="865" w:type="dxa"/>
                          </w:tcPr>
                          <w:p w14:paraId="0F5BBFD3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bA1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4DDAC251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074DED8B" w14:textId="77777777" w:rsidR="007D7EF2" w:rsidRDefault="007D7EF2" w:rsidP="007D7EF2"/>
                  </w:txbxContent>
                </v:textbox>
              </v:shape>
            </w:pict>
          </mc:Fallback>
        </mc:AlternateContent>
      </w:r>
    </w:p>
    <w:p w14:paraId="0968CDC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   </w:t>
      </w:r>
    </w:p>
    <w:p w14:paraId="156342F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36601E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4AB76A8" w14:textId="1C0BFFEE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Response 2</w:t>
      </w:r>
    </w:p>
    <w:p w14:paraId="10F3CE5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43ED79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4BF5135" wp14:editId="2A9B407D">
                <wp:simplePos x="0" y="0"/>
                <wp:positionH relativeFrom="column">
                  <wp:posOffset>5314950</wp:posOffset>
                </wp:positionH>
                <wp:positionV relativeFrom="paragraph">
                  <wp:posOffset>635</wp:posOffset>
                </wp:positionV>
                <wp:extent cx="1285875" cy="1438275"/>
                <wp:effectExtent l="0" t="0" r="28575" b="28575"/>
                <wp:wrapNone/>
                <wp:docPr id="63718265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438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5"/>
                              <w:gridCol w:w="852"/>
                            </w:tblGrid>
                            <w:tr w:rsidR="007D7EF2" w14:paraId="5195E017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539EB0EE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aM1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09F68696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24C18299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7DC2A3A6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aA1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2F0D1A95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3F7C4BF6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2EBBF176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bM1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7B2B1973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58C6EAEA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1E7AE786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bA1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6C10BA45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2F02004D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622F0AF7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bM1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41C49E84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7DCFA65C" w14:textId="77777777" w:rsidTr="0022609A">
                              <w:tc>
                                <w:tcPr>
                                  <w:tcW w:w="865" w:type="dxa"/>
                                </w:tcPr>
                                <w:p w14:paraId="7AD25559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bA1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72212D31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222E177A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BF5135" id="_x0000_s1033" type="#_x0000_t202" style="position:absolute;margin-left:418.5pt;margin-top:.05pt;width:101.25pt;height:113.25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5"/>
                        <w:gridCol w:w="852"/>
                      </w:tblGrid>
                      <w:tr w:rsidR="007D7EF2" w14:paraId="5195E017" w14:textId="77777777" w:rsidTr="0022609A">
                        <w:tc>
                          <w:tcPr>
                            <w:tcW w:w="865" w:type="dxa"/>
                          </w:tcPr>
                          <w:p w14:paraId="539EB0EE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aM1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09F68696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24C18299" w14:textId="77777777" w:rsidTr="0022609A">
                        <w:tc>
                          <w:tcPr>
                            <w:tcW w:w="865" w:type="dxa"/>
                          </w:tcPr>
                          <w:p w14:paraId="7DC2A3A6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aA1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2F0D1A95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3F7C4BF6" w14:textId="77777777" w:rsidTr="0022609A">
                        <w:tc>
                          <w:tcPr>
                            <w:tcW w:w="865" w:type="dxa"/>
                          </w:tcPr>
                          <w:p w14:paraId="2EBBF176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bM1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7B2B1973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58C6EAEA" w14:textId="77777777" w:rsidTr="0022609A">
                        <w:tc>
                          <w:tcPr>
                            <w:tcW w:w="865" w:type="dxa"/>
                          </w:tcPr>
                          <w:p w14:paraId="1E7AE786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bA1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6C10BA45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2F02004D" w14:textId="77777777" w:rsidTr="0022609A">
                        <w:tc>
                          <w:tcPr>
                            <w:tcW w:w="865" w:type="dxa"/>
                          </w:tcPr>
                          <w:p w14:paraId="622F0AF7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bM1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41C49E84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7DCFA65C" w14:textId="77777777" w:rsidTr="0022609A">
                        <w:tc>
                          <w:tcPr>
                            <w:tcW w:w="865" w:type="dxa"/>
                          </w:tcPr>
                          <w:p w14:paraId="7AD25559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bA1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72212D31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222E177A" w14:textId="77777777" w:rsidR="007D7EF2" w:rsidRDefault="007D7EF2" w:rsidP="007D7EF2"/>
                  </w:txbxContent>
                </v:textbox>
              </v:shape>
            </w:pict>
          </mc:Fallback>
        </mc:AlternateConten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</w: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2105B3E9" wp14:editId="72D3A378">
            <wp:extent cx="5257800" cy="7355864"/>
            <wp:effectExtent l="0" t="0" r="0" b="0"/>
            <wp:docPr id="146064096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640960" name="Picture 1" descr="A screenshot of a computer&#10;&#10;AI-generated content may be incorrect."/>
                    <pic:cNvPicPr/>
                  </pic:nvPicPr>
                  <pic:blipFill rotWithShape="1">
                    <a:blip r:embed="rId34"/>
                    <a:srcRect l="10473" t="17583" r="59271" b="7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56" cy="7365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</w:t>
      </w:r>
    </w:p>
    <w:p w14:paraId="29E261E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6CD19EE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5C3FD9E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6D26926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6E49E1C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406CD09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38AC93D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1D731CD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0557866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59E8D8D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u w:val="single"/>
          <w:lang w:val="en-GB"/>
        </w:rPr>
      </w:pPr>
    </w:p>
    <w:p w14:paraId="398FF0C4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Question 20 Paper 2H June 2025</w:t>
      </w:r>
    </w:p>
    <w:p w14:paraId="6214634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3C332AC7" wp14:editId="11FCFB9F">
            <wp:extent cx="5991225" cy="8178669"/>
            <wp:effectExtent l="0" t="0" r="0" b="0"/>
            <wp:docPr id="523777284" name="Picture 1" descr="A paper with a diagram and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777284" name="Picture 1" descr="A paper with a diagram and text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97750" cy="8187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691A2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188633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5DFD1E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9C270A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988A2B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68AE5D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BCEC89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33146A0" w14:textId="199FA021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Mark Scheme</w:t>
      </w:r>
    </w:p>
    <w:p w14:paraId="546F4BE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314DC8BF" wp14:editId="101B13E4">
            <wp:extent cx="6548120" cy="4175760"/>
            <wp:effectExtent l="0" t="0" r="5080" b="0"/>
            <wp:docPr id="638743832" name="Picture 1" descr="A math test with circle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743832" name="Picture 1" descr="A math test with circles and numbers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417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0C134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9C0B64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11D286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6A36E6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6D02D3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B63FDE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610A67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7CE0BE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6AA6D8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3380BF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82FC04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AEF0F9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0362AD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9162DCF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2E81E69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DE39589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14CD1B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E59BB59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FAF875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04E0FE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483ABD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87E644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19FEBE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223AD9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7B6D57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E24163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255F83D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FB3FD5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7F888A0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EEC781F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Response 1</w:t>
      </w:r>
    </w:p>
    <w:p w14:paraId="20C8FE74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9D6D6C2" wp14:editId="41F9D4E0">
                <wp:simplePos x="0" y="0"/>
                <wp:positionH relativeFrom="column">
                  <wp:posOffset>4924425</wp:posOffset>
                </wp:positionH>
                <wp:positionV relativeFrom="paragraph">
                  <wp:posOffset>808990</wp:posOffset>
                </wp:positionV>
                <wp:extent cx="1285875" cy="1647825"/>
                <wp:effectExtent l="0" t="0" r="28575" b="28575"/>
                <wp:wrapNone/>
                <wp:docPr id="65135705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647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5"/>
                              <w:gridCol w:w="852"/>
                            </w:tblGrid>
                            <w:tr w:rsidR="007D7EF2" w14:paraId="64167B35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5D476721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aB1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174C4597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0DE21979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4D8199C9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aB1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7FF5A5AF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692C2AA5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35F7E3D7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aB1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01EC8161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0AC6FA4D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5E6CF5ED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bB1ft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15236ADA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114D244F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0E7D0BEE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cM1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6E3F6686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636C41A5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5776A777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dA1ft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7E0365FB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4B1F53B2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6D6C2" id="_x0000_s1034" type="#_x0000_t202" style="position:absolute;margin-left:387.75pt;margin-top:63.7pt;width:101.25pt;height:129.75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5"/>
                        <w:gridCol w:w="852"/>
                      </w:tblGrid>
                      <w:tr w:rsidR="007D7EF2" w14:paraId="64167B35" w14:textId="77777777" w:rsidTr="008C1F00">
                        <w:tc>
                          <w:tcPr>
                            <w:tcW w:w="865" w:type="dxa"/>
                          </w:tcPr>
                          <w:p w14:paraId="5D476721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aB1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174C4597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0DE21979" w14:textId="77777777" w:rsidTr="008C1F00">
                        <w:tc>
                          <w:tcPr>
                            <w:tcW w:w="865" w:type="dxa"/>
                          </w:tcPr>
                          <w:p w14:paraId="4D8199C9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aB1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7FF5A5AF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692C2AA5" w14:textId="77777777" w:rsidTr="008C1F00">
                        <w:tc>
                          <w:tcPr>
                            <w:tcW w:w="865" w:type="dxa"/>
                          </w:tcPr>
                          <w:p w14:paraId="35F7E3D7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aB1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01EC8161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0AC6FA4D" w14:textId="77777777" w:rsidTr="008C1F00">
                        <w:tc>
                          <w:tcPr>
                            <w:tcW w:w="865" w:type="dxa"/>
                          </w:tcPr>
                          <w:p w14:paraId="5E6CF5ED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bB1ft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15236ADA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114D244F" w14:textId="77777777" w:rsidTr="008C1F00">
                        <w:tc>
                          <w:tcPr>
                            <w:tcW w:w="865" w:type="dxa"/>
                          </w:tcPr>
                          <w:p w14:paraId="0E7D0BEE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cM1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6E3F6686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636C41A5" w14:textId="77777777" w:rsidTr="008C1F00">
                        <w:tc>
                          <w:tcPr>
                            <w:tcW w:w="865" w:type="dxa"/>
                          </w:tcPr>
                          <w:p w14:paraId="5776A777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dA1ft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7E0365FB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4B1F53B2" w14:textId="77777777" w:rsidR="007D7EF2" w:rsidRDefault="007D7EF2" w:rsidP="007D7EF2"/>
                  </w:txbxContent>
                </v:textbox>
              </v:shape>
            </w:pict>
          </mc:Fallback>
        </mc:AlternateConten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28686DB8" wp14:editId="4945E53D">
            <wp:extent cx="5439892" cy="7848600"/>
            <wp:effectExtent l="0" t="0" r="8890" b="0"/>
            <wp:docPr id="44877671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776716" name="Picture 1" descr="A screenshot of a computer&#10;&#10;AI-generated content may be incorrect."/>
                    <pic:cNvPicPr/>
                  </pic:nvPicPr>
                  <pic:blipFill rotWithShape="1">
                    <a:blip r:embed="rId37"/>
                    <a:srcRect l="10764" t="16290" r="59998" b="8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965" cy="7867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D65CA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715D16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1874D2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510020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2F3B7A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C341B3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03E871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ED77C95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FADCC43" w14:textId="5BD3577D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Response 2</w:t>
      </w:r>
    </w:p>
    <w:p w14:paraId="1981EC6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1978343F" wp14:editId="33791B9F">
            <wp:extent cx="5486400" cy="7948589"/>
            <wp:effectExtent l="0" t="0" r="0" b="0"/>
            <wp:docPr id="202831739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317392" name="Picture 1" descr="A screenshot of a computer&#10;&#10;AI-generated content may be incorrect."/>
                    <pic:cNvPicPr/>
                  </pic:nvPicPr>
                  <pic:blipFill rotWithShape="1">
                    <a:blip r:embed="rId38"/>
                    <a:srcRect l="11055" t="17067" r="59125" b="6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156" cy="7959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8256838" wp14:editId="5E1C14CB">
                <wp:simplePos x="0" y="0"/>
                <wp:positionH relativeFrom="column">
                  <wp:posOffset>5391150</wp:posOffset>
                </wp:positionH>
                <wp:positionV relativeFrom="paragraph">
                  <wp:posOffset>1952625</wp:posOffset>
                </wp:positionV>
                <wp:extent cx="1285875" cy="1647825"/>
                <wp:effectExtent l="0" t="0" r="28575" b="28575"/>
                <wp:wrapNone/>
                <wp:docPr id="180412399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647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5"/>
                              <w:gridCol w:w="852"/>
                            </w:tblGrid>
                            <w:tr w:rsidR="007D7EF2" w14:paraId="41A76DFF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0BDABE11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aB1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61BA42F4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1D2F13C2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4F33A3EE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aB1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0B24C891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5E021BDF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3215ABFB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aB1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04737FFF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7B16DD1C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11F429BC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bB1ft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5EF1BE1A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27B6BE82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372D6A11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cM1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644AE16B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400B4D7E" w14:textId="77777777" w:rsidTr="008C1F00">
                              <w:tc>
                                <w:tcPr>
                                  <w:tcW w:w="865" w:type="dxa"/>
                                </w:tcPr>
                                <w:p w14:paraId="28B745A3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dA1ft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</w:tcPr>
                                <w:p w14:paraId="19F751D6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0CA8B0F2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256838" id="_x0000_s1035" type="#_x0000_t202" style="position:absolute;margin-left:424.5pt;margin-top:153.75pt;width:101.25pt;height:129.7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5"/>
                        <w:gridCol w:w="852"/>
                      </w:tblGrid>
                      <w:tr w:rsidR="007D7EF2" w14:paraId="41A76DFF" w14:textId="77777777" w:rsidTr="008C1F00">
                        <w:tc>
                          <w:tcPr>
                            <w:tcW w:w="865" w:type="dxa"/>
                          </w:tcPr>
                          <w:p w14:paraId="0BDABE11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aB1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61BA42F4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1D2F13C2" w14:textId="77777777" w:rsidTr="008C1F00">
                        <w:tc>
                          <w:tcPr>
                            <w:tcW w:w="865" w:type="dxa"/>
                          </w:tcPr>
                          <w:p w14:paraId="4F33A3EE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aB1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0B24C891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5E021BDF" w14:textId="77777777" w:rsidTr="008C1F00">
                        <w:tc>
                          <w:tcPr>
                            <w:tcW w:w="865" w:type="dxa"/>
                          </w:tcPr>
                          <w:p w14:paraId="3215ABFB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aB1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04737FFF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7B16DD1C" w14:textId="77777777" w:rsidTr="008C1F00">
                        <w:tc>
                          <w:tcPr>
                            <w:tcW w:w="865" w:type="dxa"/>
                          </w:tcPr>
                          <w:p w14:paraId="11F429BC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bB1ft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5EF1BE1A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27B6BE82" w14:textId="77777777" w:rsidTr="008C1F00">
                        <w:tc>
                          <w:tcPr>
                            <w:tcW w:w="865" w:type="dxa"/>
                          </w:tcPr>
                          <w:p w14:paraId="372D6A11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cM1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644AE16B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400B4D7E" w14:textId="77777777" w:rsidTr="008C1F00">
                        <w:tc>
                          <w:tcPr>
                            <w:tcW w:w="865" w:type="dxa"/>
                          </w:tcPr>
                          <w:p w14:paraId="28B745A3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dA1ft</w:t>
                            </w:r>
                          </w:p>
                        </w:tc>
                        <w:tc>
                          <w:tcPr>
                            <w:tcW w:w="852" w:type="dxa"/>
                          </w:tcPr>
                          <w:p w14:paraId="19F751D6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0CA8B0F2" w14:textId="77777777" w:rsidR="007D7EF2" w:rsidRDefault="007D7EF2" w:rsidP="007D7EF2"/>
                  </w:txbxContent>
                </v:textbox>
              </v:shape>
            </w:pict>
          </mc:Fallback>
        </mc:AlternateContent>
      </w:r>
    </w:p>
    <w:p w14:paraId="2856D88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     </w:t>
      </w:r>
    </w:p>
    <w:p w14:paraId="26BD73D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FB8F73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10E901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65C5A9B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6FA7BE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1551C34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93CF3B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D1276F8" w14:textId="364A1BC0" w:rsidR="007D7EF2" w:rsidRPr="007D7EF2" w:rsidRDefault="007D7EF2" w:rsidP="007D7EF2">
      <w:pPr>
        <w:pStyle w:val="Heading1"/>
        <w:rPr>
          <w:lang w:val="en-GB"/>
        </w:rPr>
      </w:pPr>
      <w:r>
        <w:rPr>
          <w:lang w:val="en-GB"/>
        </w:rPr>
        <w:lastRenderedPageBreak/>
        <w:t>ACTIVITY 8</w:t>
      </w:r>
    </w:p>
    <w:p w14:paraId="586ADCD6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‘Show that’ questions.</w:t>
      </w:r>
    </w:p>
    <w:p w14:paraId="16A6E84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C2A43F7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Mark only part (a) in the following responses to a simple trigonometry question.  How would you award the marks to each?</w:t>
      </w:r>
    </w:p>
    <w:p w14:paraId="1C7E0F7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B24B6B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>Response A</w:t>
      </w:r>
    </w:p>
    <w:p w14:paraId="3A82DDA1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6569186" wp14:editId="7219C374">
                <wp:simplePos x="0" y="0"/>
                <wp:positionH relativeFrom="column">
                  <wp:posOffset>3286760</wp:posOffset>
                </wp:positionH>
                <wp:positionV relativeFrom="paragraph">
                  <wp:posOffset>3898900</wp:posOffset>
                </wp:positionV>
                <wp:extent cx="1971675" cy="2466975"/>
                <wp:effectExtent l="0" t="0" r="28575" b="28575"/>
                <wp:wrapNone/>
                <wp:docPr id="536149243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2466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E98E30B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569186" id="Text Box 15" o:spid="_x0000_s1036" type="#_x0000_t202" style="position:absolute;margin-left:258.8pt;margin-top:307pt;width:155.25pt;height:194.2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" fillcolor="white [3201]" strokecolor="white [3212]" strokeweight=".5pt">
                <v:textbox>
                  <w:txbxContent>
                    <w:p w14:paraId="3E98E30B" w14:textId="77777777" w:rsidR="007D7EF2" w:rsidRDefault="007D7EF2" w:rsidP="007D7EF2"/>
                  </w:txbxContent>
                </v:textbox>
              </v:shape>
            </w:pict>
          </mc:Fallback>
        </mc:AlternateConten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16C2A0E" wp14:editId="0D96511A">
                <wp:simplePos x="0" y="0"/>
                <wp:positionH relativeFrom="column">
                  <wp:posOffset>5514975</wp:posOffset>
                </wp:positionH>
                <wp:positionV relativeFrom="paragraph">
                  <wp:posOffset>1228725</wp:posOffset>
                </wp:positionV>
                <wp:extent cx="1285875" cy="781050"/>
                <wp:effectExtent l="0" t="0" r="28575" b="19050"/>
                <wp:wrapNone/>
                <wp:docPr id="21308636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D7EF2" w14:paraId="2C11B4CB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0A4B0081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7A5F10BA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65902BD5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3E51A816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5DAA33C0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3976E2BE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66EE7779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656A48C7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20E574CF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C2A0E" id="_x0000_s1037" type="#_x0000_t202" style="position:absolute;margin-left:434.25pt;margin-top:96.75pt;width:101.25pt;height:61.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D7EF2" w14:paraId="2C11B4CB" w14:textId="77777777" w:rsidTr="0047241E">
                        <w:tc>
                          <w:tcPr>
                            <w:tcW w:w="866" w:type="dxa"/>
                          </w:tcPr>
                          <w:p w14:paraId="0A4B0081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7A5F10BA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65902BD5" w14:textId="77777777" w:rsidTr="0047241E">
                        <w:tc>
                          <w:tcPr>
                            <w:tcW w:w="866" w:type="dxa"/>
                          </w:tcPr>
                          <w:p w14:paraId="3E51A816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5DAA33C0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3976E2BE" w14:textId="77777777" w:rsidTr="0047241E">
                        <w:tc>
                          <w:tcPr>
                            <w:tcW w:w="866" w:type="dxa"/>
                          </w:tcPr>
                          <w:p w14:paraId="66EE7779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656A48C7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20E574CF" w14:textId="77777777" w:rsidR="007D7EF2" w:rsidRDefault="007D7EF2" w:rsidP="007D7EF2"/>
                  </w:txbxContent>
                </v:textbox>
              </v:shape>
            </w:pict>
          </mc:Fallback>
        </mc:AlternateConten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          </w: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5AB20924" wp14:editId="7B159AD8">
            <wp:extent cx="4686300" cy="6442506"/>
            <wp:effectExtent l="0" t="0" r="0" b="0"/>
            <wp:docPr id="152237726" name="Picture 1" descr="A paper with a triangle and equati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37726" name="Picture 1" descr="A paper with a triangle and equations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88842" cy="6446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D3E15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7E439E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A02A17C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35B5ED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9D8E05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3B77708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7B78CD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4C3883D" w14:textId="205E2B80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Response B</w:t>
      </w:r>
    </w:p>
    <w:p w14:paraId="3C4E797B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9973E0C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6E23879" wp14:editId="2F9D31EE">
                <wp:simplePos x="0" y="0"/>
                <wp:positionH relativeFrom="column">
                  <wp:posOffset>5487035</wp:posOffset>
                </wp:positionH>
                <wp:positionV relativeFrom="paragraph">
                  <wp:posOffset>1614805</wp:posOffset>
                </wp:positionV>
                <wp:extent cx="1285875" cy="781050"/>
                <wp:effectExtent l="0" t="0" r="28575" b="19050"/>
                <wp:wrapNone/>
                <wp:docPr id="59247353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D7EF2" w14:paraId="2B753969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DBEDE40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E6107CE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6C16CA33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4B28473D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6341BDAF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580F1EB8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4157E862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647ADA21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571A66EA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23879" id="_x0000_s1038" type="#_x0000_t202" style="position:absolute;margin-left:432.05pt;margin-top:127.15pt;width:101.25pt;height:61.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D7EF2" w14:paraId="2B753969" w14:textId="77777777" w:rsidTr="0047241E">
                        <w:tc>
                          <w:tcPr>
                            <w:tcW w:w="866" w:type="dxa"/>
                          </w:tcPr>
                          <w:p w14:paraId="1DBEDE40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E6107CE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6C16CA33" w14:textId="77777777" w:rsidTr="0047241E">
                        <w:tc>
                          <w:tcPr>
                            <w:tcW w:w="866" w:type="dxa"/>
                          </w:tcPr>
                          <w:p w14:paraId="4B28473D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6341BDAF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580F1EB8" w14:textId="77777777" w:rsidTr="0047241E">
                        <w:tc>
                          <w:tcPr>
                            <w:tcW w:w="866" w:type="dxa"/>
                          </w:tcPr>
                          <w:p w14:paraId="4157E862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647ADA21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571A66EA" w14:textId="77777777" w:rsidR="007D7EF2" w:rsidRDefault="007D7EF2" w:rsidP="007D7EF2"/>
                  </w:txbxContent>
                </v:textbox>
              </v:shape>
            </w:pict>
          </mc:Fallback>
        </mc:AlternateConten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3C91453D" wp14:editId="2C19FD78">
            <wp:extent cx="5877481" cy="7972425"/>
            <wp:effectExtent l="0" t="0" r="9525" b="0"/>
            <wp:docPr id="770474666" name="Picture 1" descr="A paper with math equations and formula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74666" name="Picture 1" descr="A paper with math equations and formulas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884503" cy="7981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42E73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EE6AE52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B1CBDE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58E1D1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063D38F0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6D1F5EA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4AE170F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2BA50A3" w14:textId="0FD3C962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>Response C</w:t>
      </w:r>
    </w:p>
    <w:p w14:paraId="20B456A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C1DA2EE" wp14:editId="18008976">
                <wp:simplePos x="0" y="0"/>
                <wp:positionH relativeFrom="column">
                  <wp:posOffset>238760</wp:posOffset>
                </wp:positionH>
                <wp:positionV relativeFrom="paragraph">
                  <wp:posOffset>6148705</wp:posOffset>
                </wp:positionV>
                <wp:extent cx="4819650" cy="1266825"/>
                <wp:effectExtent l="0" t="0" r="19050" b="28575"/>
                <wp:wrapNone/>
                <wp:docPr id="442478865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9650" cy="1266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2AEAF254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1DA2EE" id="Text Box 16" o:spid="_x0000_s1039" type="#_x0000_t202" style="position:absolute;margin-left:18.8pt;margin-top:484.15pt;width:379.5pt;height:99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" fillcolor="white [3201]" strokecolor="white [3212]" strokeweight=".5pt">
                <v:textbox>
                  <w:txbxContent>
                    <w:p w14:paraId="2AEAF254" w14:textId="77777777" w:rsidR="007D7EF2" w:rsidRDefault="007D7EF2" w:rsidP="007D7EF2"/>
                  </w:txbxContent>
                </v:textbox>
              </v:shape>
            </w:pict>
          </mc:Fallback>
        </mc:AlternateConten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7A6373A" wp14:editId="6EA19139">
                <wp:simplePos x="0" y="0"/>
                <wp:positionH relativeFrom="margin">
                  <wp:align>right</wp:align>
                </wp:positionH>
                <wp:positionV relativeFrom="paragraph">
                  <wp:posOffset>1910715</wp:posOffset>
                </wp:positionV>
                <wp:extent cx="1285875" cy="781050"/>
                <wp:effectExtent l="0" t="0" r="28575" b="19050"/>
                <wp:wrapNone/>
                <wp:docPr id="171736062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D7EF2" w14:paraId="67195E32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25F59C2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6F0327C3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15EBC1E5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533F95D4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4963D4E9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6461742D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107A1A1A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37481BDB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09B2D777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6373A" id="_x0000_s1040" type="#_x0000_t202" style="position:absolute;margin-left:50.05pt;margin-top:150.45pt;width:101.25pt;height:61.5pt;z-index:251680768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D7EF2" w14:paraId="67195E32" w14:textId="77777777" w:rsidTr="0047241E">
                        <w:tc>
                          <w:tcPr>
                            <w:tcW w:w="866" w:type="dxa"/>
                          </w:tcPr>
                          <w:p w14:paraId="125F59C2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6F0327C3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15EBC1E5" w14:textId="77777777" w:rsidTr="0047241E">
                        <w:tc>
                          <w:tcPr>
                            <w:tcW w:w="866" w:type="dxa"/>
                          </w:tcPr>
                          <w:p w14:paraId="533F95D4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4963D4E9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6461742D" w14:textId="77777777" w:rsidTr="0047241E">
                        <w:tc>
                          <w:tcPr>
                            <w:tcW w:w="866" w:type="dxa"/>
                          </w:tcPr>
                          <w:p w14:paraId="107A1A1A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37481BDB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09B2D777" w14:textId="77777777" w:rsidR="007D7EF2" w:rsidRDefault="007D7EF2" w:rsidP="007D7EF2"/>
                  </w:txbxContent>
                </v:textbox>
                <w10:wrap anchorx="margin"/>
              </v:shape>
            </w:pict>
          </mc:Fallback>
        </mc:AlternateConten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474D19CA" wp14:editId="73E32B61">
            <wp:extent cx="5429250" cy="7760697"/>
            <wp:effectExtent l="0" t="0" r="0" b="0"/>
            <wp:docPr id="464860076" name="Picture 1" descr="A paper with a triangle and equation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860076" name="Picture 1" descr="A paper with a triangle and equations&#10;&#10;Description automatically generated with medium confidenc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36143" cy="777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E266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9C42B6A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84D4191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747E6FEF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596FC4A7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120754D6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60412E2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881200E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28478E63" w14:textId="77777777" w:rsid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</w:p>
    <w:p w14:paraId="35C24DDC" w14:textId="7CB78A74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lastRenderedPageBreak/>
        <w:t xml:space="preserve">Response D  This response raises another important issue! </w:t>
      </w:r>
    </w:p>
    <w:p w14:paraId="7A31CE48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D040FA3" wp14:editId="4FD8D387">
                <wp:simplePos x="0" y="0"/>
                <wp:positionH relativeFrom="column">
                  <wp:posOffset>5219700</wp:posOffset>
                </wp:positionH>
                <wp:positionV relativeFrom="paragraph">
                  <wp:posOffset>1942465</wp:posOffset>
                </wp:positionV>
                <wp:extent cx="1285875" cy="781050"/>
                <wp:effectExtent l="0" t="0" r="28575" b="19050"/>
                <wp:wrapNone/>
                <wp:docPr id="109730464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781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866"/>
                              <w:gridCol w:w="866"/>
                            </w:tblGrid>
                            <w:tr w:rsidR="007D7EF2" w14:paraId="35C27258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2D00A009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0C084EC4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5D9FA14E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7FA97C32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M1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240E8F63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7D7EF2" w14:paraId="77501591" w14:textId="77777777" w:rsidTr="0047241E">
                              <w:tc>
                                <w:tcPr>
                                  <w:tcW w:w="866" w:type="dxa"/>
                                </w:tcPr>
                                <w:p w14:paraId="4FFC0D18" w14:textId="77777777" w:rsidR="007D7EF2" w:rsidRDefault="007D7EF2" w:rsidP="0047241E">
                                  <w:pPr>
                                    <w:jc w:val="center"/>
                                  </w:pPr>
                                  <w: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866" w:type="dxa"/>
                                </w:tcPr>
                                <w:p w14:paraId="138F30CE" w14:textId="77777777" w:rsidR="007D7EF2" w:rsidRDefault="007D7EF2" w:rsidP="0047241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5658477F" w14:textId="77777777" w:rsidR="007D7EF2" w:rsidRDefault="007D7EF2" w:rsidP="007D7E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40FA3" id="_x0000_s1041" type="#_x0000_t202" style="position:absolute;margin-left:411pt;margin-top:152.95pt;width:101.25pt;height:61.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" fillcolor="window" strokecolor="red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866"/>
                        <w:gridCol w:w="866"/>
                      </w:tblGrid>
                      <w:tr w:rsidR="007D7EF2" w14:paraId="35C27258" w14:textId="77777777" w:rsidTr="0047241E">
                        <w:tc>
                          <w:tcPr>
                            <w:tcW w:w="866" w:type="dxa"/>
                          </w:tcPr>
                          <w:p w14:paraId="2D00A009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0C084EC4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5D9FA14E" w14:textId="77777777" w:rsidTr="0047241E">
                        <w:tc>
                          <w:tcPr>
                            <w:tcW w:w="866" w:type="dxa"/>
                          </w:tcPr>
                          <w:p w14:paraId="7FA97C32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M1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240E8F63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  <w:tr w:rsidR="007D7EF2" w14:paraId="77501591" w14:textId="77777777" w:rsidTr="0047241E">
                        <w:tc>
                          <w:tcPr>
                            <w:tcW w:w="866" w:type="dxa"/>
                          </w:tcPr>
                          <w:p w14:paraId="4FFC0D18" w14:textId="77777777" w:rsidR="007D7EF2" w:rsidRDefault="007D7EF2" w:rsidP="0047241E">
                            <w:pPr>
                              <w:jc w:val="center"/>
                            </w:pPr>
                            <w:r>
                              <w:t>A1</w:t>
                            </w:r>
                          </w:p>
                        </w:tc>
                        <w:tc>
                          <w:tcPr>
                            <w:tcW w:w="866" w:type="dxa"/>
                          </w:tcPr>
                          <w:p w14:paraId="138F30CE" w14:textId="77777777" w:rsidR="007D7EF2" w:rsidRDefault="007D7EF2" w:rsidP="0047241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14:paraId="5658477F" w14:textId="77777777" w:rsidR="007D7EF2" w:rsidRDefault="007D7EF2" w:rsidP="007D7EF2"/>
                  </w:txbxContent>
                </v:textbox>
              </v:shape>
            </w:pict>
          </mc:Fallback>
        </mc:AlternateConten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              </w: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4C37D0DD" wp14:editId="14547A91">
            <wp:extent cx="4309764" cy="6153150"/>
            <wp:effectExtent l="0" t="0" r="0" b="0"/>
            <wp:docPr id="1386483908" name="Picture 1" descr="A paper with a triangle and equati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483908" name="Picture 1" descr="A paper with a triangle and equations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313807" cy="6158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3866E" w14:textId="77777777" w:rsidR="007D7EF2" w:rsidRPr="007D7EF2" w:rsidRDefault="007D7EF2" w:rsidP="007D7EF2">
      <w:pPr>
        <w:rPr>
          <w:rFonts w:ascii="Plus Jakarta Sans SemiBold" w:hAnsi="Plus Jakarta Sans SemiBold"/>
          <w:b/>
          <w:bCs/>
          <w:color w:val="000000"/>
          <w:lang w:val="en-GB"/>
        </w:rPr>
      </w:pP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t xml:space="preserve">                    </w:t>
      </w:r>
      <w:r w:rsidRPr="007D7EF2">
        <w:rPr>
          <w:rFonts w:ascii="Plus Jakarta Sans SemiBold" w:hAnsi="Plus Jakarta Sans SemiBold"/>
          <w:b/>
          <w:bCs/>
          <w:color w:val="000000"/>
          <w:lang w:val="en-GB"/>
        </w:rPr>
        <w:drawing>
          <wp:inline distT="0" distB="0" distL="0" distR="0" wp14:anchorId="07EEBCB5" wp14:editId="6CCA2FC9">
            <wp:extent cx="4162425" cy="1824861"/>
            <wp:effectExtent l="0" t="0" r="0" b="4445"/>
            <wp:docPr id="129243981" name="Picture 1" descr="A close-up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43981" name="Picture 1" descr="A close-up of a math problem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89961" cy="183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1"/>
    <w:bookmarkEnd w:id="2"/>
    <w:bookmarkEnd w:id="3"/>
    <w:bookmarkEnd w:id="4"/>
    <w:bookmarkEnd w:id="5"/>
    <w:p w14:paraId="6212875A" w14:textId="5F0927EA" w:rsidR="00F54C9F" w:rsidRDefault="00F54C9F">
      <w:pPr>
        <w:rPr>
          <w:rStyle w:val="Emphasis"/>
          <w:rFonts w:ascii="Plus Jakarta Sans SemiBold" w:hAnsi="Plus Jakarta Sans SemiBold"/>
          <w:b/>
          <w:bCs/>
          <w:i w:val="0"/>
          <w:iCs w:val="0"/>
          <w:color w:val="000000"/>
          <w:u w:val="none"/>
          <w:lang w:val="en-GB"/>
        </w:rPr>
      </w:pPr>
    </w:p>
    <w:sectPr w:rsidR="00F54C9F" w:rsidSect="0026749A">
      <w:footerReference w:type="even" r:id="rId44"/>
      <w:headerReference w:type="first" r:id="rId45"/>
      <w:footerReference w:type="first" r:id="rId46"/>
      <w:pgSz w:w="11900" w:h="16820" w:code="9"/>
      <w:pgMar w:top="799" w:right="794" w:bottom="567" w:left="794" w:header="0" w:footer="567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3EE7A" w14:textId="77777777" w:rsidR="006F7F71" w:rsidRPr="008843CC" w:rsidRDefault="006F7F71" w:rsidP="003F4BE3">
      <w:r w:rsidRPr="008843CC">
        <w:separator/>
      </w:r>
    </w:p>
    <w:p w14:paraId="64B07949" w14:textId="77777777" w:rsidR="006F7F71" w:rsidRPr="008843CC" w:rsidRDefault="006F7F71"/>
    <w:p w14:paraId="6129E3D9" w14:textId="77777777" w:rsidR="006F7F71" w:rsidRPr="008843CC" w:rsidRDefault="006F7F71"/>
    <w:p w14:paraId="1F16DF1D" w14:textId="77777777" w:rsidR="006F7F71" w:rsidRDefault="006F7F71"/>
  </w:endnote>
  <w:endnote w:type="continuationSeparator" w:id="0">
    <w:p w14:paraId="287E6B25" w14:textId="77777777" w:rsidR="006F7F71" w:rsidRPr="008843CC" w:rsidRDefault="006F7F71" w:rsidP="003F4BE3">
      <w:r w:rsidRPr="008843CC">
        <w:continuationSeparator/>
      </w:r>
    </w:p>
    <w:p w14:paraId="14E14183" w14:textId="77777777" w:rsidR="006F7F71" w:rsidRPr="008843CC" w:rsidRDefault="006F7F71"/>
    <w:p w14:paraId="209AF49E" w14:textId="77777777" w:rsidR="006F7F71" w:rsidRPr="008843CC" w:rsidRDefault="006F7F71"/>
    <w:p w14:paraId="73A70373" w14:textId="77777777" w:rsidR="006F7F71" w:rsidRDefault="006F7F7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  <w:embedRegular r:id="rId1" w:fontKey="{2662D1B7-EB4D-4E1E-8CB4-72D950DD6998}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us Jakarta Sans Light">
    <w:altName w:val="Calibri"/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2" w:fontKey="{15D9F420-C26B-4666-AC23-002DD12F47EB}"/>
    <w:embedItalic r:id="rId3" w:fontKey="{9AE4C927-199B-439E-B3C9-F0FEFFA8EEA4}"/>
  </w:font>
  <w:font w:name="Plus Jakarta Sans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4" w:fontKey="{69953418-D60A-4799-8FA4-1F4C74611570}"/>
    <w:embedBold r:id="rId5" w:fontKey="{FBD5C8AA-DF26-4516-8708-ACFEED1589CD}"/>
    <w:embedItalic r:id="rId6" w:fontKey="{EAF28A97-DB53-4EFD-BC8E-9F85518D8385}"/>
  </w:font>
  <w:font w:name="Plus Jakarta Sans SemiBold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7" w:fontKey="{2A42B7AC-90DB-48EA-919E-F054B6805214}"/>
    <w:embedBold r:id="rId8" w:fontKey="{8EC2D8DC-4AF8-4ED2-8832-C8482BD30FF5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9" w:fontKey="{B96D91A1-9915-4215-B994-01050CA0E780}"/>
    <w:embedBold r:id="rId10" w:fontKey="{1C954263-2195-45F6-80A5-F774FF759327}"/>
    <w:embedItalic r:id="rId11" w:fontKey="{5D314CBE-F73F-417E-974D-3B4C481E8DE3}"/>
    <w:embedBoldItalic r:id="rId12" w:fontKey="{EB2D9559-2424-4731-A74A-9F61C8F83F3D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3" w:fontKey="{7A5A6EC6-1224-4A27-A51C-10F97729A8E7}"/>
    <w:embedBold r:id="rId14" w:fontKey="{4D1AB4A6-520E-4BA7-AF9B-D39A20A23C3A}"/>
    <w:embedItalic r:id="rId15" w:fontKey="{8C487C38-E252-4878-8F27-3425F6F177AE}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  <w:embedBold r:id="rId16" w:fontKey="{CE2EF791-332D-47BC-90C7-C950880A2C71}"/>
    <w:embedBoldItalic r:id="rId17" w:fontKey="{8BE8B2AD-6318-487B-8EB3-DA36E59CA8C4}"/>
  </w:font>
  <w:font w:name="OpenSans-Light">
    <w:altName w:val="Times New Roman"/>
    <w:charset w:val="00"/>
    <w:family w:val="swiss"/>
    <w:pitch w:val="variable"/>
    <w:sig w:usb0="E00002EF" w:usb1="4000205B" w:usb2="00000028" w:usb3="00000000" w:csb0="0000019F" w:csb1="00000000"/>
  </w:font>
  <w:font w:name="HGMaruGothicMPRO">
    <w:charset w:val="80"/>
    <w:family w:val="swiss"/>
    <w:pitch w:val="variable"/>
    <w:sig w:usb0="E00002FF" w:usb1="2AC7EDFE" w:usb2="00000012" w:usb3="00000000" w:csb0="0002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267BA" w14:textId="77777777" w:rsidR="00E9418F" w:rsidRPr="008843CC" w:rsidRDefault="00E9418F" w:rsidP="00F36381">
    <w:pPr>
      <w:pStyle w:val="Footer"/>
      <w:framePr w:wrap="none" w:vAnchor="text" w:hAnchor="margin" w:xAlign="right" w:y="1"/>
      <w:rPr>
        <w:rStyle w:val="PageNumber"/>
      </w:rPr>
    </w:pPr>
    <w:r w:rsidRPr="008843CC">
      <w:rPr>
        <w:rStyle w:val="PageNumber"/>
      </w:rPr>
      <w:fldChar w:fldCharType="begin"/>
    </w:r>
    <w:r w:rsidRPr="008843CC">
      <w:rPr>
        <w:rStyle w:val="PageNumber"/>
      </w:rPr>
      <w:instrText xml:space="preserve"> PAGE </w:instrText>
    </w:r>
    <w:r w:rsidRPr="008843CC">
      <w:rPr>
        <w:rStyle w:val="PageNumber"/>
      </w:rPr>
      <w:fldChar w:fldCharType="separate"/>
    </w:r>
    <w:r w:rsidR="0007017C">
      <w:rPr>
        <w:rStyle w:val="PageNumber"/>
      </w:rPr>
      <w:t>0</w:t>
    </w:r>
    <w:r w:rsidRPr="008843CC">
      <w:rPr>
        <w:rStyle w:val="PageNumber"/>
      </w:rPr>
      <w:fldChar w:fldCharType="end"/>
    </w:r>
  </w:p>
  <w:p w14:paraId="16521B32" w14:textId="77777777" w:rsidR="00E9418F" w:rsidRPr="008843CC" w:rsidRDefault="00E9418F" w:rsidP="00E9418F">
    <w:pPr>
      <w:pStyle w:val="Footer"/>
      <w:ind w:right="360"/>
    </w:pPr>
  </w:p>
  <w:p w14:paraId="66EA11B9" w14:textId="77777777" w:rsidR="00F17AE1" w:rsidRDefault="00F17AE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D0967" w14:textId="77777777" w:rsidR="005F5F97" w:rsidRPr="008843CC" w:rsidRDefault="003D1500" w:rsidP="00910219">
    <w:pPr>
      <w:pStyle w:val="Footer"/>
      <w:tabs>
        <w:tab w:val="clear" w:pos="4680"/>
        <w:tab w:val="clear" w:pos="9360"/>
        <w:tab w:val="center" w:pos="5103"/>
        <w:tab w:val="right" w:pos="10206"/>
      </w:tabs>
      <w:ind w:right="106"/>
    </w:pPr>
    <w:r w:rsidRPr="008843CC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392208" w14:textId="77777777" w:rsidR="006F7F71" w:rsidRPr="008843CC" w:rsidRDefault="006F7F71" w:rsidP="003F4BE3">
      <w:r w:rsidRPr="008843CC">
        <w:separator/>
      </w:r>
    </w:p>
    <w:p w14:paraId="4EDB6FE3" w14:textId="77777777" w:rsidR="006F7F71" w:rsidRPr="008843CC" w:rsidRDefault="006F7F71"/>
    <w:p w14:paraId="53602F5B" w14:textId="77777777" w:rsidR="006F7F71" w:rsidRPr="008843CC" w:rsidRDefault="006F7F71"/>
    <w:p w14:paraId="2C05925F" w14:textId="77777777" w:rsidR="006F7F71" w:rsidRDefault="006F7F71"/>
  </w:footnote>
  <w:footnote w:type="continuationSeparator" w:id="0">
    <w:p w14:paraId="131CFCDB" w14:textId="77777777" w:rsidR="006F7F71" w:rsidRPr="008843CC" w:rsidRDefault="006F7F71" w:rsidP="003F4BE3">
      <w:r w:rsidRPr="008843CC">
        <w:continuationSeparator/>
      </w:r>
    </w:p>
    <w:p w14:paraId="5A1D11EF" w14:textId="77777777" w:rsidR="006F7F71" w:rsidRPr="008843CC" w:rsidRDefault="006F7F71"/>
    <w:p w14:paraId="2845D664" w14:textId="77777777" w:rsidR="006F7F71" w:rsidRPr="008843CC" w:rsidRDefault="006F7F71"/>
    <w:p w14:paraId="1A3E88A1" w14:textId="77777777" w:rsidR="006F7F71" w:rsidRDefault="006F7F7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029381" w14:textId="77777777" w:rsidR="00037899" w:rsidRPr="008843CC" w:rsidRDefault="00037899">
    <w:pPr>
      <w:pStyle w:val="Header"/>
    </w:pPr>
  </w:p>
  <w:p w14:paraId="7CE17BA0" w14:textId="77777777" w:rsidR="00B00714" w:rsidRPr="008843CC" w:rsidRDefault="00B00714" w:rsidP="00F024A1">
    <w:pPr>
      <w:pStyle w:val="Header"/>
      <w:tabs>
        <w:tab w:val="left" w:pos="1134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F"/>
    <w:multiLevelType w:val="singleLevel"/>
    <w:tmpl w:val="B57A972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8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E77016"/>
    <w:multiLevelType w:val="multilevel"/>
    <w:tmpl w:val="018C9F6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5751844"/>
    <w:multiLevelType w:val="hybridMultilevel"/>
    <w:tmpl w:val="2CDA31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764878"/>
    <w:multiLevelType w:val="hybridMultilevel"/>
    <w:tmpl w:val="D0F49E7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968018B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0C94398A"/>
    <w:multiLevelType w:val="multilevel"/>
    <w:tmpl w:val="03A070DE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81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0CBE7EED"/>
    <w:multiLevelType w:val="hybridMultilevel"/>
    <w:tmpl w:val="5F2446DC"/>
    <w:lvl w:ilvl="0" w:tplc="452ABEB0">
      <w:start w:val="1"/>
      <w:numFmt w:val="lowerLetter"/>
      <w:lvlText w:val="%1."/>
      <w:lvlJc w:val="left"/>
      <w:pPr>
        <w:ind w:left="1080" w:hanging="360"/>
      </w:pPr>
    </w:lvl>
    <w:lvl w:ilvl="1" w:tplc="16ECE276" w:tentative="1">
      <w:start w:val="1"/>
      <w:numFmt w:val="lowerLetter"/>
      <w:lvlText w:val="%2."/>
      <w:lvlJc w:val="left"/>
      <w:pPr>
        <w:ind w:left="1800" w:hanging="360"/>
      </w:pPr>
    </w:lvl>
    <w:lvl w:ilvl="2" w:tplc="84BECFC2">
      <w:start w:val="1"/>
      <w:numFmt w:val="lowerLetter"/>
      <w:lvlText w:val="%3."/>
      <w:lvlJc w:val="left"/>
      <w:pPr>
        <w:ind w:left="2700" w:hanging="360"/>
      </w:pPr>
    </w:lvl>
    <w:lvl w:ilvl="3" w:tplc="DCB00D6E" w:tentative="1">
      <w:start w:val="1"/>
      <w:numFmt w:val="decimal"/>
      <w:lvlText w:val="%4."/>
      <w:lvlJc w:val="left"/>
      <w:pPr>
        <w:ind w:left="3240" w:hanging="360"/>
      </w:pPr>
    </w:lvl>
    <w:lvl w:ilvl="4" w:tplc="B644F506" w:tentative="1">
      <w:start w:val="1"/>
      <w:numFmt w:val="lowerLetter"/>
      <w:lvlText w:val="%5."/>
      <w:lvlJc w:val="left"/>
      <w:pPr>
        <w:ind w:left="3960" w:hanging="360"/>
      </w:pPr>
    </w:lvl>
    <w:lvl w:ilvl="5" w:tplc="AF9C7670" w:tentative="1">
      <w:start w:val="1"/>
      <w:numFmt w:val="lowerRoman"/>
      <w:lvlText w:val="%6."/>
      <w:lvlJc w:val="right"/>
      <w:pPr>
        <w:ind w:left="4680" w:hanging="180"/>
      </w:pPr>
    </w:lvl>
    <w:lvl w:ilvl="6" w:tplc="29388EE6" w:tentative="1">
      <w:start w:val="1"/>
      <w:numFmt w:val="decimal"/>
      <w:lvlText w:val="%7."/>
      <w:lvlJc w:val="left"/>
      <w:pPr>
        <w:ind w:left="5400" w:hanging="360"/>
      </w:pPr>
    </w:lvl>
    <w:lvl w:ilvl="7" w:tplc="8EAE3806" w:tentative="1">
      <w:start w:val="1"/>
      <w:numFmt w:val="lowerLetter"/>
      <w:lvlText w:val="%8."/>
      <w:lvlJc w:val="left"/>
      <w:pPr>
        <w:ind w:left="6120" w:hanging="360"/>
      </w:pPr>
    </w:lvl>
    <w:lvl w:ilvl="8" w:tplc="AE84B0CA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0FE334E4"/>
    <w:multiLevelType w:val="hybridMultilevel"/>
    <w:tmpl w:val="8FD41A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0105928"/>
    <w:multiLevelType w:val="hybridMultilevel"/>
    <w:tmpl w:val="22E4EB5A"/>
    <w:lvl w:ilvl="0" w:tplc="F028D1A4">
      <w:start w:val="1"/>
      <w:numFmt w:val="bullet"/>
      <w:lvlText w:val="o"/>
      <w:lvlJc w:val="left"/>
      <w:pPr>
        <w:ind w:left="927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8DB31C0"/>
    <w:multiLevelType w:val="hybridMultilevel"/>
    <w:tmpl w:val="7F0EC4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D074F6F"/>
    <w:multiLevelType w:val="hybridMultilevel"/>
    <w:tmpl w:val="5476B7B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1FD448FD"/>
    <w:multiLevelType w:val="multilevel"/>
    <w:tmpl w:val="4216B6BA"/>
    <w:lvl w:ilvl="0">
      <w:start w:val="1"/>
      <w:numFmt w:val="decimal"/>
      <w:isLgl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21" w15:restartNumberingAfterBreak="0">
    <w:nsid w:val="2D571A1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2E9D0492"/>
    <w:multiLevelType w:val="multilevel"/>
    <w:tmpl w:val="A42467C4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3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2AE0A76"/>
    <w:multiLevelType w:val="multilevel"/>
    <w:tmpl w:val="9432A99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0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386A7808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3A0228BC"/>
    <w:multiLevelType w:val="multilevel"/>
    <w:tmpl w:val="BC4E7048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3C6F37CF"/>
    <w:multiLevelType w:val="multilevel"/>
    <w:tmpl w:val="8E9A0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01E7D82"/>
    <w:multiLevelType w:val="multilevel"/>
    <w:tmpl w:val="0809001F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43183BD9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448D2834"/>
    <w:multiLevelType w:val="multilevel"/>
    <w:tmpl w:val="A86498A2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32" w15:restartNumberingAfterBreak="0">
    <w:nsid w:val="4D167BFC"/>
    <w:multiLevelType w:val="multilevel"/>
    <w:tmpl w:val="EE68BBCC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6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34" w15:restartNumberingAfterBreak="0">
    <w:nsid w:val="502272FD"/>
    <w:multiLevelType w:val="hybridMultilevel"/>
    <w:tmpl w:val="5268C916"/>
    <w:lvl w:ilvl="0" w:tplc="E6A87A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D647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865C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DEE1F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7682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423A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C8B8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26889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B1ECF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50796944"/>
    <w:multiLevelType w:val="hybridMultilevel"/>
    <w:tmpl w:val="60E0C5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2066885"/>
    <w:multiLevelType w:val="hybridMultilevel"/>
    <w:tmpl w:val="E1E6EB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7080EFC"/>
    <w:multiLevelType w:val="hybridMultilevel"/>
    <w:tmpl w:val="3E4EC3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92E1553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 w15:restartNumberingAfterBreak="0">
    <w:nsid w:val="5A2D376D"/>
    <w:multiLevelType w:val="multilevel"/>
    <w:tmpl w:val="95C64A4A"/>
    <w:lvl w:ilvl="0">
      <w:start w:val="1"/>
      <w:numFmt w:val="decimal"/>
      <w:isLgl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40" w15:restartNumberingAfterBreak="0">
    <w:nsid w:val="5B81284A"/>
    <w:multiLevelType w:val="multilevel"/>
    <w:tmpl w:val="C2862DA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821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61F95C30"/>
    <w:multiLevelType w:val="hybridMultilevel"/>
    <w:tmpl w:val="D76AB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3E768D5"/>
    <w:multiLevelType w:val="hybridMultilevel"/>
    <w:tmpl w:val="002CDC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8165059"/>
    <w:multiLevelType w:val="hybridMultilevel"/>
    <w:tmpl w:val="6BA892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E242D8C"/>
    <w:multiLevelType w:val="multilevel"/>
    <w:tmpl w:val="04C07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6E406A8A"/>
    <w:multiLevelType w:val="hybridMultilevel"/>
    <w:tmpl w:val="0C5EBBE4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 w15:restartNumberingAfterBreak="0">
    <w:nsid w:val="755C2237"/>
    <w:multiLevelType w:val="hybridMultilevel"/>
    <w:tmpl w:val="AB740024"/>
    <w:lvl w:ilvl="0" w:tplc="CF88546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521C671E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6146349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D8F242F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872419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BC603AC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25A2395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EDA8FB0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5326DE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 w16cid:durableId="452212173">
    <w:abstractNumId w:val="9"/>
  </w:num>
  <w:num w:numId="2" w16cid:durableId="887959497">
    <w:abstractNumId w:val="21"/>
  </w:num>
  <w:num w:numId="3" w16cid:durableId="89740088">
    <w:abstractNumId w:val="15"/>
  </w:num>
  <w:num w:numId="4" w16cid:durableId="384184800">
    <w:abstractNumId w:val="33"/>
  </w:num>
  <w:num w:numId="5" w16cid:durableId="1871840105">
    <w:abstractNumId w:val="8"/>
  </w:num>
  <w:num w:numId="6" w16cid:durableId="446972478">
    <w:abstractNumId w:val="7"/>
  </w:num>
  <w:num w:numId="7" w16cid:durableId="2131241834">
    <w:abstractNumId w:val="22"/>
  </w:num>
  <w:num w:numId="8" w16cid:durableId="1013529108">
    <w:abstractNumId w:val="33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71381038">
    <w:abstractNumId w:val="13"/>
  </w:num>
  <w:num w:numId="10" w16cid:durableId="1404714728">
    <w:abstractNumId w:val="0"/>
  </w:num>
  <w:num w:numId="11" w16cid:durableId="1873808940">
    <w:abstractNumId w:val="1"/>
  </w:num>
  <w:num w:numId="12" w16cid:durableId="1243637571">
    <w:abstractNumId w:val="2"/>
  </w:num>
  <w:num w:numId="13" w16cid:durableId="1816682135">
    <w:abstractNumId w:val="4"/>
  </w:num>
  <w:num w:numId="14" w16cid:durableId="1248461313">
    <w:abstractNumId w:val="5"/>
  </w:num>
  <w:num w:numId="15" w16cid:durableId="2096702851">
    <w:abstractNumId w:val="6"/>
  </w:num>
  <w:num w:numId="16" w16cid:durableId="1028604940">
    <w:abstractNumId w:val="12"/>
  </w:num>
  <w:num w:numId="17" w16cid:durableId="1122652360">
    <w:abstractNumId w:val="25"/>
  </w:num>
  <w:num w:numId="18" w16cid:durableId="703870910">
    <w:abstractNumId w:val="28"/>
  </w:num>
  <w:num w:numId="19" w16cid:durableId="593704291">
    <w:abstractNumId w:val="31"/>
  </w:num>
  <w:num w:numId="20" w16cid:durableId="1754203562">
    <w:abstractNumId w:val="3"/>
  </w:num>
  <w:num w:numId="21" w16cid:durableId="1228497185">
    <w:abstractNumId w:val="26"/>
  </w:num>
  <w:num w:numId="22" w16cid:durableId="1662393553">
    <w:abstractNumId w:val="40"/>
  </w:num>
  <w:num w:numId="23" w16cid:durableId="1809006759">
    <w:abstractNumId w:val="24"/>
  </w:num>
  <w:num w:numId="24" w16cid:durableId="614144670">
    <w:abstractNumId w:val="32"/>
  </w:num>
  <w:num w:numId="25" w16cid:durableId="311451200">
    <w:abstractNumId w:val="23"/>
  </w:num>
  <w:num w:numId="26" w16cid:durableId="2046708988">
    <w:abstractNumId w:val="10"/>
  </w:num>
  <w:num w:numId="27" w16cid:durableId="1585064406">
    <w:abstractNumId w:val="30"/>
  </w:num>
  <w:num w:numId="28" w16cid:durableId="620495630">
    <w:abstractNumId w:val="14"/>
  </w:num>
  <w:num w:numId="29" w16cid:durableId="623459572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547884522">
    <w:abstractNumId w:val="20"/>
  </w:num>
  <w:num w:numId="31" w16cid:durableId="79614123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862860461">
    <w:abstractNumId w:val="39"/>
  </w:num>
  <w:num w:numId="33" w16cid:durableId="1071847754">
    <w:abstractNumId w:val="35"/>
  </w:num>
  <w:num w:numId="34" w16cid:durableId="1879395560">
    <w:abstractNumId w:val="41"/>
  </w:num>
  <w:num w:numId="35" w16cid:durableId="1737895214">
    <w:abstractNumId w:val="17"/>
  </w:num>
  <w:num w:numId="36" w16cid:durableId="311834034">
    <w:abstractNumId w:val="11"/>
  </w:num>
  <w:num w:numId="37" w16cid:durableId="1777752299">
    <w:abstractNumId w:val="37"/>
  </w:num>
  <w:num w:numId="38" w16cid:durableId="547685924">
    <w:abstractNumId w:val="42"/>
  </w:num>
  <w:num w:numId="39" w16cid:durableId="1704818816">
    <w:abstractNumId w:val="44"/>
  </w:num>
  <w:num w:numId="40" w16cid:durableId="1677880975">
    <w:abstractNumId w:val="27"/>
  </w:num>
  <w:num w:numId="41" w16cid:durableId="296179886">
    <w:abstractNumId w:val="16"/>
  </w:num>
  <w:num w:numId="42" w16cid:durableId="1729458136">
    <w:abstractNumId w:val="45"/>
  </w:num>
  <w:num w:numId="43" w16cid:durableId="837429572">
    <w:abstractNumId w:val="29"/>
  </w:num>
  <w:num w:numId="44" w16cid:durableId="1437366609">
    <w:abstractNumId w:val="38"/>
  </w:num>
  <w:num w:numId="45" w16cid:durableId="203058118">
    <w:abstractNumId w:val="36"/>
  </w:num>
  <w:num w:numId="46" w16cid:durableId="1910771798">
    <w:abstractNumId w:val="43"/>
  </w:num>
  <w:num w:numId="47" w16cid:durableId="876115899">
    <w:abstractNumId w:val="18"/>
  </w:num>
  <w:num w:numId="48" w16cid:durableId="127287637">
    <w:abstractNumId w:val="19"/>
  </w:num>
  <w:num w:numId="49" w16cid:durableId="69011887">
    <w:abstractNumId w:val="34"/>
  </w:num>
  <w:num w:numId="50" w16cid:durableId="1531186080">
    <w:abstractNumId w:val="4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F54C9F"/>
    <w:rsid w:val="000000C2"/>
    <w:rsid w:val="00005820"/>
    <w:rsid w:val="00007CB7"/>
    <w:rsid w:val="000122CC"/>
    <w:rsid w:val="000348F9"/>
    <w:rsid w:val="00037899"/>
    <w:rsid w:val="000379A2"/>
    <w:rsid w:val="0004378E"/>
    <w:rsid w:val="00047306"/>
    <w:rsid w:val="00052F44"/>
    <w:rsid w:val="00053208"/>
    <w:rsid w:val="00053F84"/>
    <w:rsid w:val="00056E35"/>
    <w:rsid w:val="0005791B"/>
    <w:rsid w:val="00057C2F"/>
    <w:rsid w:val="000622B9"/>
    <w:rsid w:val="00064CFA"/>
    <w:rsid w:val="0007017C"/>
    <w:rsid w:val="00080034"/>
    <w:rsid w:val="000804CE"/>
    <w:rsid w:val="00085537"/>
    <w:rsid w:val="00085F12"/>
    <w:rsid w:val="000902A4"/>
    <w:rsid w:val="000B3D74"/>
    <w:rsid w:val="000B492E"/>
    <w:rsid w:val="000B523F"/>
    <w:rsid w:val="000B597C"/>
    <w:rsid w:val="000C110B"/>
    <w:rsid w:val="000D1660"/>
    <w:rsid w:val="000D22F0"/>
    <w:rsid w:val="000D38EE"/>
    <w:rsid w:val="000D51BA"/>
    <w:rsid w:val="000E14A7"/>
    <w:rsid w:val="000E29B8"/>
    <w:rsid w:val="000E79F8"/>
    <w:rsid w:val="000E7EC1"/>
    <w:rsid w:val="00102BFA"/>
    <w:rsid w:val="00105ADD"/>
    <w:rsid w:val="001127EE"/>
    <w:rsid w:val="001155B5"/>
    <w:rsid w:val="00117F1F"/>
    <w:rsid w:val="001347D7"/>
    <w:rsid w:val="0014191D"/>
    <w:rsid w:val="0015549D"/>
    <w:rsid w:val="001641B4"/>
    <w:rsid w:val="001679F8"/>
    <w:rsid w:val="00171271"/>
    <w:rsid w:val="00175B3F"/>
    <w:rsid w:val="00176185"/>
    <w:rsid w:val="001763EC"/>
    <w:rsid w:val="00180318"/>
    <w:rsid w:val="00180953"/>
    <w:rsid w:val="00181145"/>
    <w:rsid w:val="00181199"/>
    <w:rsid w:val="001819BF"/>
    <w:rsid w:val="00184CAA"/>
    <w:rsid w:val="00193B73"/>
    <w:rsid w:val="001A6551"/>
    <w:rsid w:val="001B24AC"/>
    <w:rsid w:val="001B3653"/>
    <w:rsid w:val="001B7855"/>
    <w:rsid w:val="001C24B6"/>
    <w:rsid w:val="001C69A4"/>
    <w:rsid w:val="001D0FE4"/>
    <w:rsid w:val="001D54A2"/>
    <w:rsid w:val="001D75CF"/>
    <w:rsid w:val="001E364E"/>
    <w:rsid w:val="001E4E54"/>
    <w:rsid w:val="001E57B1"/>
    <w:rsid w:val="001E5C50"/>
    <w:rsid w:val="001F7B64"/>
    <w:rsid w:val="002046E7"/>
    <w:rsid w:val="00221E9D"/>
    <w:rsid w:val="00226C39"/>
    <w:rsid w:val="002351C4"/>
    <w:rsid w:val="002373BF"/>
    <w:rsid w:val="002420BF"/>
    <w:rsid w:val="00242186"/>
    <w:rsid w:val="00247E33"/>
    <w:rsid w:val="00247EAA"/>
    <w:rsid w:val="0025110D"/>
    <w:rsid w:val="0026251B"/>
    <w:rsid w:val="002653BB"/>
    <w:rsid w:val="0026673C"/>
    <w:rsid w:val="0026749A"/>
    <w:rsid w:val="00267B5E"/>
    <w:rsid w:val="0027159D"/>
    <w:rsid w:val="002732E5"/>
    <w:rsid w:val="00273A62"/>
    <w:rsid w:val="002754AE"/>
    <w:rsid w:val="00286BF3"/>
    <w:rsid w:val="0029140D"/>
    <w:rsid w:val="00291461"/>
    <w:rsid w:val="00293550"/>
    <w:rsid w:val="00293A47"/>
    <w:rsid w:val="002A4C17"/>
    <w:rsid w:val="002A7971"/>
    <w:rsid w:val="002D355A"/>
    <w:rsid w:val="002D46A3"/>
    <w:rsid w:val="002D7B03"/>
    <w:rsid w:val="002E1D85"/>
    <w:rsid w:val="002E3969"/>
    <w:rsid w:val="00326864"/>
    <w:rsid w:val="003335C0"/>
    <w:rsid w:val="00334437"/>
    <w:rsid w:val="00335418"/>
    <w:rsid w:val="00336B6D"/>
    <w:rsid w:val="00340CC1"/>
    <w:rsid w:val="0034112A"/>
    <w:rsid w:val="00345915"/>
    <w:rsid w:val="00346F6C"/>
    <w:rsid w:val="00350D6A"/>
    <w:rsid w:val="00354F66"/>
    <w:rsid w:val="00360FC0"/>
    <w:rsid w:val="00365CA8"/>
    <w:rsid w:val="00370DFE"/>
    <w:rsid w:val="00372CAF"/>
    <w:rsid w:val="00372CD9"/>
    <w:rsid w:val="0037577F"/>
    <w:rsid w:val="0037680C"/>
    <w:rsid w:val="00383364"/>
    <w:rsid w:val="00386554"/>
    <w:rsid w:val="003A0A13"/>
    <w:rsid w:val="003A14D3"/>
    <w:rsid w:val="003A38BE"/>
    <w:rsid w:val="003A6485"/>
    <w:rsid w:val="003B13AC"/>
    <w:rsid w:val="003B5584"/>
    <w:rsid w:val="003C193E"/>
    <w:rsid w:val="003C3860"/>
    <w:rsid w:val="003C68D9"/>
    <w:rsid w:val="003D1500"/>
    <w:rsid w:val="003D4523"/>
    <w:rsid w:val="003D65BF"/>
    <w:rsid w:val="003E387B"/>
    <w:rsid w:val="003E55CE"/>
    <w:rsid w:val="003E5F3B"/>
    <w:rsid w:val="003E6918"/>
    <w:rsid w:val="003F4BE3"/>
    <w:rsid w:val="0040647C"/>
    <w:rsid w:val="00407DE2"/>
    <w:rsid w:val="00412EA3"/>
    <w:rsid w:val="00436B5C"/>
    <w:rsid w:val="00451930"/>
    <w:rsid w:val="004625BE"/>
    <w:rsid w:val="00465E3E"/>
    <w:rsid w:val="00466319"/>
    <w:rsid w:val="00470A75"/>
    <w:rsid w:val="00473167"/>
    <w:rsid w:val="00476620"/>
    <w:rsid w:val="00477586"/>
    <w:rsid w:val="004A2A11"/>
    <w:rsid w:val="004A5A7A"/>
    <w:rsid w:val="004B198C"/>
    <w:rsid w:val="004B5905"/>
    <w:rsid w:val="004C46C8"/>
    <w:rsid w:val="004D0035"/>
    <w:rsid w:val="004D048C"/>
    <w:rsid w:val="004D1A96"/>
    <w:rsid w:val="004D1EC2"/>
    <w:rsid w:val="004D6397"/>
    <w:rsid w:val="004E2BC7"/>
    <w:rsid w:val="004F1CE3"/>
    <w:rsid w:val="004F58F7"/>
    <w:rsid w:val="00502EF6"/>
    <w:rsid w:val="0050502B"/>
    <w:rsid w:val="0052032E"/>
    <w:rsid w:val="00520F5C"/>
    <w:rsid w:val="0052590A"/>
    <w:rsid w:val="00531930"/>
    <w:rsid w:val="005352BC"/>
    <w:rsid w:val="00537713"/>
    <w:rsid w:val="0054162F"/>
    <w:rsid w:val="00541FC7"/>
    <w:rsid w:val="00544C21"/>
    <w:rsid w:val="00547F97"/>
    <w:rsid w:val="00553B48"/>
    <w:rsid w:val="0055462D"/>
    <w:rsid w:val="0055510A"/>
    <w:rsid w:val="0055540B"/>
    <w:rsid w:val="00561CCF"/>
    <w:rsid w:val="00563798"/>
    <w:rsid w:val="00564BCB"/>
    <w:rsid w:val="00567860"/>
    <w:rsid w:val="005767CD"/>
    <w:rsid w:val="0059472F"/>
    <w:rsid w:val="0059549E"/>
    <w:rsid w:val="005955EF"/>
    <w:rsid w:val="00596AC4"/>
    <w:rsid w:val="005A189A"/>
    <w:rsid w:val="005A3092"/>
    <w:rsid w:val="005A6B4B"/>
    <w:rsid w:val="005B1D45"/>
    <w:rsid w:val="005B3FE8"/>
    <w:rsid w:val="005B66C9"/>
    <w:rsid w:val="005B7886"/>
    <w:rsid w:val="005C06F0"/>
    <w:rsid w:val="005C0D18"/>
    <w:rsid w:val="005C13F3"/>
    <w:rsid w:val="005D30E4"/>
    <w:rsid w:val="005F280A"/>
    <w:rsid w:val="005F5F97"/>
    <w:rsid w:val="005F7352"/>
    <w:rsid w:val="006025B1"/>
    <w:rsid w:val="006110F0"/>
    <w:rsid w:val="0061555E"/>
    <w:rsid w:val="006205B7"/>
    <w:rsid w:val="00631134"/>
    <w:rsid w:val="0064060A"/>
    <w:rsid w:val="00647421"/>
    <w:rsid w:val="00661ED5"/>
    <w:rsid w:val="00667558"/>
    <w:rsid w:val="00677381"/>
    <w:rsid w:val="006801D0"/>
    <w:rsid w:val="00694D9C"/>
    <w:rsid w:val="006950B0"/>
    <w:rsid w:val="006957AE"/>
    <w:rsid w:val="006B694B"/>
    <w:rsid w:val="006B72CE"/>
    <w:rsid w:val="006C1438"/>
    <w:rsid w:val="006C5161"/>
    <w:rsid w:val="006D3CEC"/>
    <w:rsid w:val="006F377B"/>
    <w:rsid w:val="006F5BF3"/>
    <w:rsid w:val="006F7F71"/>
    <w:rsid w:val="00702F1F"/>
    <w:rsid w:val="00704696"/>
    <w:rsid w:val="00715E19"/>
    <w:rsid w:val="00721737"/>
    <w:rsid w:val="00724F1A"/>
    <w:rsid w:val="007301AA"/>
    <w:rsid w:val="007333CE"/>
    <w:rsid w:val="007438CD"/>
    <w:rsid w:val="00747EAF"/>
    <w:rsid w:val="00757AA8"/>
    <w:rsid w:val="00757D57"/>
    <w:rsid w:val="00764D3B"/>
    <w:rsid w:val="00766C1F"/>
    <w:rsid w:val="00767174"/>
    <w:rsid w:val="00774BAF"/>
    <w:rsid w:val="00776C0A"/>
    <w:rsid w:val="00781A9C"/>
    <w:rsid w:val="0079779E"/>
    <w:rsid w:val="007A4078"/>
    <w:rsid w:val="007B0CA5"/>
    <w:rsid w:val="007B2C4D"/>
    <w:rsid w:val="007C2DD8"/>
    <w:rsid w:val="007C49BE"/>
    <w:rsid w:val="007C7AC5"/>
    <w:rsid w:val="007D0494"/>
    <w:rsid w:val="007D5AA0"/>
    <w:rsid w:val="007D718E"/>
    <w:rsid w:val="007D7EF2"/>
    <w:rsid w:val="007E2638"/>
    <w:rsid w:val="007E788B"/>
    <w:rsid w:val="007F1161"/>
    <w:rsid w:val="007F5506"/>
    <w:rsid w:val="008051B3"/>
    <w:rsid w:val="00817AFE"/>
    <w:rsid w:val="008240C9"/>
    <w:rsid w:val="00835AB3"/>
    <w:rsid w:val="00840C1F"/>
    <w:rsid w:val="00841473"/>
    <w:rsid w:val="00843C62"/>
    <w:rsid w:val="00846C6C"/>
    <w:rsid w:val="00847041"/>
    <w:rsid w:val="0085561F"/>
    <w:rsid w:val="00855AE7"/>
    <w:rsid w:val="008600C0"/>
    <w:rsid w:val="00860531"/>
    <w:rsid w:val="00861C41"/>
    <w:rsid w:val="00866CFF"/>
    <w:rsid w:val="0087277E"/>
    <w:rsid w:val="00874831"/>
    <w:rsid w:val="008772BD"/>
    <w:rsid w:val="00880E15"/>
    <w:rsid w:val="008843CC"/>
    <w:rsid w:val="0088458B"/>
    <w:rsid w:val="00885022"/>
    <w:rsid w:val="00886509"/>
    <w:rsid w:val="0088738D"/>
    <w:rsid w:val="008918D4"/>
    <w:rsid w:val="008A029B"/>
    <w:rsid w:val="008A648E"/>
    <w:rsid w:val="008A704E"/>
    <w:rsid w:val="008B07C2"/>
    <w:rsid w:val="008C396E"/>
    <w:rsid w:val="008C4418"/>
    <w:rsid w:val="008C5373"/>
    <w:rsid w:val="008D7561"/>
    <w:rsid w:val="008E0F66"/>
    <w:rsid w:val="008E1436"/>
    <w:rsid w:val="008E4762"/>
    <w:rsid w:val="008E6836"/>
    <w:rsid w:val="008F369C"/>
    <w:rsid w:val="008F52C1"/>
    <w:rsid w:val="008F6A39"/>
    <w:rsid w:val="00900513"/>
    <w:rsid w:val="00910219"/>
    <w:rsid w:val="009156C3"/>
    <w:rsid w:val="0092726B"/>
    <w:rsid w:val="009305A0"/>
    <w:rsid w:val="00931576"/>
    <w:rsid w:val="0094079E"/>
    <w:rsid w:val="00950750"/>
    <w:rsid w:val="0095150B"/>
    <w:rsid w:val="00952FB5"/>
    <w:rsid w:val="009543F9"/>
    <w:rsid w:val="00955113"/>
    <w:rsid w:val="0095591A"/>
    <w:rsid w:val="00962DFD"/>
    <w:rsid w:val="00966909"/>
    <w:rsid w:val="00973BCA"/>
    <w:rsid w:val="00991B3B"/>
    <w:rsid w:val="009A32FF"/>
    <w:rsid w:val="009B553F"/>
    <w:rsid w:val="009C472E"/>
    <w:rsid w:val="009C6DA5"/>
    <w:rsid w:val="009E0FCF"/>
    <w:rsid w:val="009F0D13"/>
    <w:rsid w:val="009F1577"/>
    <w:rsid w:val="009F523B"/>
    <w:rsid w:val="009F75F9"/>
    <w:rsid w:val="00A12C69"/>
    <w:rsid w:val="00A13C21"/>
    <w:rsid w:val="00A1626A"/>
    <w:rsid w:val="00A17EEE"/>
    <w:rsid w:val="00A279DE"/>
    <w:rsid w:val="00A33826"/>
    <w:rsid w:val="00A42E78"/>
    <w:rsid w:val="00A43012"/>
    <w:rsid w:val="00A450AC"/>
    <w:rsid w:val="00A518A3"/>
    <w:rsid w:val="00A576D8"/>
    <w:rsid w:val="00A64830"/>
    <w:rsid w:val="00A755C9"/>
    <w:rsid w:val="00A87095"/>
    <w:rsid w:val="00A90FB7"/>
    <w:rsid w:val="00A924FE"/>
    <w:rsid w:val="00AA34B9"/>
    <w:rsid w:val="00AA733C"/>
    <w:rsid w:val="00AB36E3"/>
    <w:rsid w:val="00AB4895"/>
    <w:rsid w:val="00AC5736"/>
    <w:rsid w:val="00AD24AD"/>
    <w:rsid w:val="00AD5F45"/>
    <w:rsid w:val="00AD6AC0"/>
    <w:rsid w:val="00AE2D43"/>
    <w:rsid w:val="00AE7FBC"/>
    <w:rsid w:val="00AF02B1"/>
    <w:rsid w:val="00AF34C3"/>
    <w:rsid w:val="00AF7020"/>
    <w:rsid w:val="00AF79FF"/>
    <w:rsid w:val="00B00714"/>
    <w:rsid w:val="00B17D7A"/>
    <w:rsid w:val="00B21040"/>
    <w:rsid w:val="00B25A5F"/>
    <w:rsid w:val="00B314E6"/>
    <w:rsid w:val="00B35BE1"/>
    <w:rsid w:val="00B40B44"/>
    <w:rsid w:val="00B415B7"/>
    <w:rsid w:val="00B44D2D"/>
    <w:rsid w:val="00B4591F"/>
    <w:rsid w:val="00B53DD4"/>
    <w:rsid w:val="00B6125E"/>
    <w:rsid w:val="00B62394"/>
    <w:rsid w:val="00B644A2"/>
    <w:rsid w:val="00B654F5"/>
    <w:rsid w:val="00B66746"/>
    <w:rsid w:val="00B700B2"/>
    <w:rsid w:val="00B709DD"/>
    <w:rsid w:val="00B84ABF"/>
    <w:rsid w:val="00B9697B"/>
    <w:rsid w:val="00BB1D2B"/>
    <w:rsid w:val="00BB6C7A"/>
    <w:rsid w:val="00BB7EA8"/>
    <w:rsid w:val="00BC2C35"/>
    <w:rsid w:val="00BC6855"/>
    <w:rsid w:val="00BC7B27"/>
    <w:rsid w:val="00BD6036"/>
    <w:rsid w:val="00BD64DB"/>
    <w:rsid w:val="00BD78A6"/>
    <w:rsid w:val="00C1774B"/>
    <w:rsid w:val="00C20832"/>
    <w:rsid w:val="00C21870"/>
    <w:rsid w:val="00C32710"/>
    <w:rsid w:val="00C330D4"/>
    <w:rsid w:val="00C35904"/>
    <w:rsid w:val="00C43131"/>
    <w:rsid w:val="00C46C04"/>
    <w:rsid w:val="00C51B48"/>
    <w:rsid w:val="00C53885"/>
    <w:rsid w:val="00C660DC"/>
    <w:rsid w:val="00C7126B"/>
    <w:rsid w:val="00C81C69"/>
    <w:rsid w:val="00C846FB"/>
    <w:rsid w:val="00C84A2A"/>
    <w:rsid w:val="00C92492"/>
    <w:rsid w:val="00C936E3"/>
    <w:rsid w:val="00CA1239"/>
    <w:rsid w:val="00CA7E52"/>
    <w:rsid w:val="00CB4079"/>
    <w:rsid w:val="00CC4AAC"/>
    <w:rsid w:val="00CC7D4D"/>
    <w:rsid w:val="00CD0ADE"/>
    <w:rsid w:val="00CD2F01"/>
    <w:rsid w:val="00CD4919"/>
    <w:rsid w:val="00CE311B"/>
    <w:rsid w:val="00CE6503"/>
    <w:rsid w:val="00CF1FA2"/>
    <w:rsid w:val="00D06D80"/>
    <w:rsid w:val="00D13C75"/>
    <w:rsid w:val="00D16495"/>
    <w:rsid w:val="00D166C4"/>
    <w:rsid w:val="00D52819"/>
    <w:rsid w:val="00D701D4"/>
    <w:rsid w:val="00D751B0"/>
    <w:rsid w:val="00D76AE5"/>
    <w:rsid w:val="00D84FC3"/>
    <w:rsid w:val="00D85225"/>
    <w:rsid w:val="00D86491"/>
    <w:rsid w:val="00D8676C"/>
    <w:rsid w:val="00D90DD5"/>
    <w:rsid w:val="00D912DC"/>
    <w:rsid w:val="00D929AD"/>
    <w:rsid w:val="00D93E54"/>
    <w:rsid w:val="00DA455B"/>
    <w:rsid w:val="00DA51E4"/>
    <w:rsid w:val="00DA5869"/>
    <w:rsid w:val="00DA61F9"/>
    <w:rsid w:val="00DB186A"/>
    <w:rsid w:val="00DB53CA"/>
    <w:rsid w:val="00DB720D"/>
    <w:rsid w:val="00DD171B"/>
    <w:rsid w:val="00DD4DC8"/>
    <w:rsid w:val="00DE1B8F"/>
    <w:rsid w:val="00DE5DF0"/>
    <w:rsid w:val="00DF3A0D"/>
    <w:rsid w:val="00DF5FD9"/>
    <w:rsid w:val="00DF7A14"/>
    <w:rsid w:val="00E00D17"/>
    <w:rsid w:val="00E054AC"/>
    <w:rsid w:val="00E128DE"/>
    <w:rsid w:val="00E251D7"/>
    <w:rsid w:val="00E30972"/>
    <w:rsid w:val="00E41A40"/>
    <w:rsid w:val="00E448B1"/>
    <w:rsid w:val="00E51EB6"/>
    <w:rsid w:val="00E535B6"/>
    <w:rsid w:val="00E5418C"/>
    <w:rsid w:val="00E64741"/>
    <w:rsid w:val="00E6642C"/>
    <w:rsid w:val="00E72190"/>
    <w:rsid w:val="00E723C9"/>
    <w:rsid w:val="00E74F62"/>
    <w:rsid w:val="00E75122"/>
    <w:rsid w:val="00E803F5"/>
    <w:rsid w:val="00E81C00"/>
    <w:rsid w:val="00E872F3"/>
    <w:rsid w:val="00E9353B"/>
    <w:rsid w:val="00E9418F"/>
    <w:rsid w:val="00EA1C9E"/>
    <w:rsid w:val="00EB2223"/>
    <w:rsid w:val="00EB2930"/>
    <w:rsid w:val="00EB470B"/>
    <w:rsid w:val="00EC2068"/>
    <w:rsid w:val="00ED40D9"/>
    <w:rsid w:val="00ED7E15"/>
    <w:rsid w:val="00EE1772"/>
    <w:rsid w:val="00EE1E65"/>
    <w:rsid w:val="00EE7341"/>
    <w:rsid w:val="00EF08D0"/>
    <w:rsid w:val="00EF34F4"/>
    <w:rsid w:val="00EF67EC"/>
    <w:rsid w:val="00F024A1"/>
    <w:rsid w:val="00F04C1F"/>
    <w:rsid w:val="00F06919"/>
    <w:rsid w:val="00F06D48"/>
    <w:rsid w:val="00F123B2"/>
    <w:rsid w:val="00F160D0"/>
    <w:rsid w:val="00F17AE1"/>
    <w:rsid w:val="00F3571D"/>
    <w:rsid w:val="00F374D6"/>
    <w:rsid w:val="00F4561D"/>
    <w:rsid w:val="00F47CB3"/>
    <w:rsid w:val="00F52167"/>
    <w:rsid w:val="00F54C9F"/>
    <w:rsid w:val="00F60E39"/>
    <w:rsid w:val="00F64316"/>
    <w:rsid w:val="00F72257"/>
    <w:rsid w:val="00F72CB3"/>
    <w:rsid w:val="00F80B30"/>
    <w:rsid w:val="00F87919"/>
    <w:rsid w:val="00F87F26"/>
    <w:rsid w:val="00F94584"/>
    <w:rsid w:val="00FA1BDA"/>
    <w:rsid w:val="00FB11BF"/>
    <w:rsid w:val="00FB5AD2"/>
    <w:rsid w:val="00FB7139"/>
    <w:rsid w:val="00FC5048"/>
    <w:rsid w:val="00FC79C9"/>
    <w:rsid w:val="00FC7E77"/>
    <w:rsid w:val="00FD3D77"/>
    <w:rsid w:val="00FE069C"/>
    <w:rsid w:val="00FE37D6"/>
    <w:rsid w:val="00FF5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5737B7"/>
  <w14:defaultImageDpi w14:val="300"/>
  <w15:docId w15:val="{D5C15E0E-7769-4C4E-87A6-2F7C533932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5B66C9"/>
    <w:rPr>
      <w:rFonts w:ascii="Plus Jakarta Sans Light" w:hAnsi="Plus Jakarta Sans Light"/>
      <w:noProof/>
      <w:color w:val="0D004D" w:themeColor="text2"/>
      <w:sz w:val="24"/>
      <w:szCs w:val="24"/>
      <w:lang w:val="en-US"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1B24AC"/>
    <w:pPr>
      <w:keepNext/>
      <w:keepLines/>
      <w:spacing w:after="600" w:line="264" w:lineRule="auto"/>
      <w:outlineLvl w:val="0"/>
    </w:pPr>
    <w:rPr>
      <w:rFonts w:ascii="Plus Jakarta Sans" w:hAnsi="Plus Jakarta Sans"/>
      <w:b/>
      <w:bCs/>
      <w:sz w:val="5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C7B27"/>
    <w:pPr>
      <w:keepNext/>
      <w:keepLines/>
      <w:spacing w:before="240" w:after="240" w:line="312" w:lineRule="auto"/>
      <w:outlineLvl w:val="1"/>
    </w:pPr>
    <w:rPr>
      <w:rFonts w:ascii="Plus Jakarta Sans" w:hAnsi="Plus Jakarta Sans"/>
      <w:b/>
      <w:bCs/>
      <w:sz w:val="36"/>
      <w:szCs w:val="26"/>
      <w:lang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600C0"/>
    <w:pPr>
      <w:keepNext/>
      <w:keepLines/>
      <w:spacing w:before="240" w:after="240" w:line="312" w:lineRule="auto"/>
      <w:outlineLvl w:val="2"/>
    </w:pPr>
    <w:rPr>
      <w:rFonts w:ascii="Plus Jakarta Sans" w:hAnsi="Plus Jakarta Sans"/>
      <w:b/>
      <w:bCs/>
      <w:color w:val="512EAB"/>
      <w:sz w:val="28"/>
      <w:lang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5C06F0"/>
    <w:pPr>
      <w:keepNext/>
      <w:keepLines/>
      <w:spacing w:before="120" w:after="360" w:line="312" w:lineRule="auto"/>
      <w:outlineLvl w:val="3"/>
    </w:pPr>
    <w:rPr>
      <w:rFonts w:ascii="Plus Jakarta Sans SemiBold" w:hAnsi="Plus Jakarta Sans SemiBold"/>
      <w:b/>
      <w:bCs/>
      <w:iCs/>
      <w:color w:val="000000"/>
      <w:sz w:val="28"/>
      <w:lang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5C06F0"/>
    <w:pPr>
      <w:keepNext/>
      <w:keepLines/>
      <w:spacing w:before="120" w:after="360" w:line="312" w:lineRule="auto"/>
      <w:outlineLvl w:val="4"/>
    </w:pPr>
    <w:rPr>
      <w:rFonts w:ascii="Plus Jakarta Sans SemiBold" w:hAnsi="Plus Jakarta Sans SemiBold"/>
      <w:b/>
      <w:color w:val="000000"/>
      <w:sz w:val="28"/>
      <w:lang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5C06F0"/>
    <w:pPr>
      <w:keepNext/>
      <w:keepLines/>
      <w:spacing w:before="120" w:after="360" w:line="312" w:lineRule="auto"/>
      <w:outlineLvl w:val="5"/>
    </w:pPr>
    <w:rPr>
      <w:rFonts w:ascii="Plus Jakarta Sans SemiBold" w:hAnsi="Plus Jakarta Sans SemiBold"/>
      <w:b/>
      <w:iCs/>
      <w:color w:val="000000"/>
      <w:sz w:val="28"/>
      <w:lang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95591A"/>
    <w:pPr>
      <w:keepNext/>
      <w:keepLines/>
      <w:spacing w:before="120" w:after="360"/>
      <w:outlineLvl w:val="6"/>
    </w:pPr>
    <w:rPr>
      <w:rFonts w:ascii="Plus Jakarta Sans SemiBold" w:hAnsi="Plus Jakarta Sans SemiBold"/>
      <w:b/>
      <w:caps/>
      <w:color w:val="000000" w:themeColor="text1"/>
      <w:lang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B24AC"/>
    <w:rPr>
      <w:rFonts w:ascii="Plus Jakarta Sans" w:hAnsi="Plus Jakarta Sans"/>
      <w:b/>
      <w:bCs/>
      <w:color w:val="0D004D" w:themeColor="text2"/>
      <w:sz w:val="52"/>
      <w:szCs w:val="32"/>
      <w:lang w:val="en-US" w:eastAsia="en-US"/>
    </w:rPr>
  </w:style>
  <w:style w:type="character" w:customStyle="1" w:styleId="Heading2Char">
    <w:name w:val="Heading 2 Char"/>
    <w:link w:val="Heading2"/>
    <w:uiPriority w:val="9"/>
    <w:rsid w:val="00BC7B27"/>
    <w:rPr>
      <w:rFonts w:ascii="Plus Jakarta Sans" w:hAnsi="Plus Jakarta Sans"/>
      <w:b/>
      <w:bCs/>
      <w:noProof/>
      <w:color w:val="0D004D" w:themeColor="text2"/>
      <w:sz w:val="36"/>
      <w:szCs w:val="26"/>
      <w:lang w:val="en-US" w:eastAsia="en-US"/>
    </w:rPr>
  </w:style>
  <w:style w:type="character" w:customStyle="1" w:styleId="Heading3Char">
    <w:name w:val="Heading 3 Char"/>
    <w:link w:val="Heading3"/>
    <w:uiPriority w:val="9"/>
    <w:rsid w:val="008600C0"/>
    <w:rPr>
      <w:rFonts w:ascii="Plus Jakarta Sans" w:hAnsi="Plus Jakarta Sans"/>
      <w:b/>
      <w:bCs/>
      <w:noProof/>
      <w:color w:val="512EAB"/>
      <w:sz w:val="28"/>
      <w:szCs w:val="24"/>
      <w:lang w:val="en-US" w:eastAsia="en-US"/>
    </w:rPr>
  </w:style>
  <w:style w:type="character" w:customStyle="1" w:styleId="Heading4Char">
    <w:name w:val="Heading 4 Char"/>
    <w:link w:val="Heading4"/>
    <w:uiPriority w:val="9"/>
    <w:rsid w:val="005C06F0"/>
    <w:rPr>
      <w:rFonts w:ascii="Plus Jakarta Sans SemiBold" w:hAnsi="Plus Jakarta Sans SemiBold"/>
      <w:b/>
      <w:bCs/>
      <w:iCs/>
      <w:color w:val="000000"/>
      <w:sz w:val="28"/>
      <w:szCs w:val="24"/>
      <w:lang w:val="en-US" w:eastAsia="en-US"/>
    </w:rPr>
  </w:style>
  <w:style w:type="character" w:customStyle="1" w:styleId="Heading5Char">
    <w:name w:val="Heading 5 Char"/>
    <w:link w:val="Heading5"/>
    <w:uiPriority w:val="9"/>
    <w:rsid w:val="005C06F0"/>
    <w:rPr>
      <w:rFonts w:ascii="Plus Jakarta Sans SemiBold" w:hAnsi="Plus Jakarta Sans SemiBold"/>
      <w:b/>
      <w:color w:val="000000"/>
      <w:sz w:val="28"/>
      <w:szCs w:val="24"/>
      <w:lang w:val="en-US" w:eastAsia="en-US"/>
    </w:rPr>
  </w:style>
  <w:style w:type="character" w:customStyle="1" w:styleId="Heading6Char">
    <w:name w:val="Heading 6 Char"/>
    <w:link w:val="Heading6"/>
    <w:uiPriority w:val="9"/>
    <w:rsid w:val="005C06F0"/>
    <w:rPr>
      <w:rFonts w:ascii="Plus Jakarta Sans SemiBold" w:hAnsi="Plus Jakarta Sans SemiBold"/>
      <w:b/>
      <w:iCs/>
      <w:color w:val="000000"/>
      <w:sz w:val="28"/>
      <w:szCs w:val="24"/>
      <w:lang w:val="en-US" w:eastAsia="en-US"/>
    </w:rPr>
  </w:style>
  <w:style w:type="character" w:customStyle="1" w:styleId="Heading7Char">
    <w:name w:val="Heading 7 Char"/>
    <w:link w:val="Heading7"/>
    <w:uiPriority w:val="9"/>
    <w:rsid w:val="0095591A"/>
    <w:rPr>
      <w:rFonts w:ascii="Plus Jakarta Sans SemiBold" w:hAnsi="Plus Jakarta Sans SemiBold"/>
      <w:b/>
      <w:caps/>
      <w:color w:val="000000" w:themeColor="text1"/>
      <w:sz w:val="24"/>
      <w:szCs w:val="24"/>
      <w:lang w:val="en-US" w:eastAsia="en-US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175B3F"/>
    <w:pPr>
      <w:spacing w:after="240" w:line="276" w:lineRule="auto"/>
    </w:pPr>
    <w:rPr>
      <w:rFonts w:ascii="Plus Jakarta Sans" w:hAnsi="Plus Jakarta Sans" w:cs="Open Sans Light"/>
      <w:noProof/>
      <w:color w:val="000000" w:themeColor="text1"/>
      <w:lang w:val="en-US"/>
    </w:rPr>
  </w:style>
  <w:style w:type="character" w:customStyle="1" w:styleId="BodyTextChar">
    <w:name w:val="Body Text Char"/>
    <w:link w:val="BodyText"/>
    <w:uiPriority w:val="99"/>
    <w:rsid w:val="00175B3F"/>
    <w:rPr>
      <w:rFonts w:ascii="Plus Jakarta Sans" w:hAnsi="Plus Jakarta Sans" w:cs="Open Sans Light"/>
      <w:noProof/>
      <w:color w:val="000000" w:themeColor="text1"/>
      <w:sz w:val="24"/>
      <w:szCs w:val="24"/>
      <w:lang w:val="en-US" w:eastAsia="en-GB"/>
    </w:rPr>
  </w:style>
  <w:style w:type="paragraph" w:styleId="ListBullet">
    <w:name w:val="List Bullet"/>
    <w:basedOn w:val="Normal"/>
    <w:uiPriority w:val="99"/>
    <w:unhideWhenUsed/>
    <w:qFormat/>
    <w:rsid w:val="00CD2F01"/>
    <w:pPr>
      <w:numPr>
        <w:numId w:val="1"/>
      </w:numPr>
      <w:spacing w:before="120" w:after="120" w:line="312" w:lineRule="auto"/>
      <w:ind w:left="357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character" w:styleId="Hyperlink">
    <w:name w:val="Hyperlink"/>
    <w:uiPriority w:val="99"/>
    <w:unhideWhenUsed/>
    <w:rsid w:val="00D16495"/>
    <w:rPr>
      <w:rFonts w:asciiTheme="minorHAnsi" w:hAnsiTheme="minorHAnsi"/>
      <w:b w:val="0"/>
      <w:i w:val="0"/>
      <w:color w:val="512EAB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7E788B"/>
    <w:pPr>
      <w:spacing w:line="360" w:lineRule="atLeast"/>
    </w:pPr>
    <w:rPr>
      <w:rFonts w:asciiTheme="minorHAnsi" w:hAnsiTheme="minorHAnsi"/>
      <w:color w:val="000000"/>
      <w:szCs w:val="22"/>
      <w:lang w:eastAsia="en-US"/>
    </w:rPr>
  </w:style>
  <w:style w:type="character" w:styleId="SubtleEmphasis">
    <w:name w:val="Subtle Emphasis"/>
    <w:aliases w:val="Special Cases"/>
    <w:uiPriority w:val="19"/>
    <w:rsid w:val="00D16495"/>
    <w:rPr>
      <w:rFonts w:asciiTheme="minorHAnsi" w:hAnsiTheme="minorHAnsi"/>
      <w:b w:val="0"/>
      <w:i/>
      <w:iCs/>
      <w:color w:val="000000" w:themeColor="text1"/>
      <w:sz w:val="24"/>
    </w:rPr>
  </w:style>
  <w:style w:type="character" w:styleId="Emphasis">
    <w:name w:val="Emphasis"/>
    <w:uiPriority w:val="20"/>
    <w:rsid w:val="00D16495"/>
    <w:rPr>
      <w:rFonts w:asciiTheme="minorHAnsi" w:hAnsiTheme="minorHAnsi"/>
      <w:b w:val="0"/>
      <w:i/>
      <w:iCs/>
      <w:color w:val="000000" w:themeColor="text1"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2A7971"/>
    <w:pPr>
      <w:ind w:left="7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2A7971"/>
    <w:pPr>
      <w:ind w:left="96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2A7971"/>
    <w:pPr>
      <w:ind w:left="120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2A7971"/>
    <w:pPr>
      <w:ind w:left="1440"/>
    </w:pPr>
    <w:rPr>
      <w:rFonts w:ascii="Plus Jakarta Sans" w:hAnsi="Plus Jakarta Sans"/>
      <w:color w:val="000000"/>
      <w:sz w:val="20"/>
      <w:szCs w:val="20"/>
      <w:lang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2A7971"/>
    <w:pPr>
      <w:ind w:left="168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2A7971"/>
    <w:pPr>
      <w:ind w:left="19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7D0494"/>
    <w:pPr>
      <w:tabs>
        <w:tab w:val="center" w:pos="4680"/>
        <w:tab w:val="right" w:pos="9360"/>
      </w:tabs>
      <w:spacing w:line="312" w:lineRule="auto"/>
    </w:pPr>
    <w:rPr>
      <w:color w:val="000000" w:themeColor="text1"/>
      <w:sz w:val="20"/>
      <w:lang w:eastAsia="en-US"/>
    </w:rPr>
  </w:style>
  <w:style w:type="character" w:customStyle="1" w:styleId="HeaderChar">
    <w:name w:val="Header Char"/>
    <w:link w:val="Head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7D0494"/>
    <w:pPr>
      <w:tabs>
        <w:tab w:val="center" w:pos="4680"/>
        <w:tab w:val="right" w:pos="9360"/>
      </w:tabs>
      <w:spacing w:before="240" w:line="312" w:lineRule="auto"/>
    </w:pPr>
    <w:rPr>
      <w:color w:val="000000" w:themeColor="text1"/>
      <w:sz w:val="20"/>
      <w:lang w:eastAsia="en-US"/>
    </w:rPr>
  </w:style>
  <w:style w:type="character" w:customStyle="1" w:styleId="FooterChar">
    <w:name w:val="Footer Char"/>
    <w:link w:val="Foot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Heading1"/>
    <w:next w:val="Normal"/>
    <w:autoRedefine/>
    <w:uiPriority w:val="39"/>
    <w:unhideWhenUsed/>
    <w:rsid w:val="00596AC4"/>
    <w:pPr>
      <w:pBdr>
        <w:bottom w:val="single" w:sz="18" w:space="1" w:color="512EAB"/>
      </w:pBdr>
      <w:tabs>
        <w:tab w:val="right" w:pos="10302"/>
      </w:tabs>
      <w:spacing w:before="360" w:after="360"/>
    </w:pPr>
    <w:rPr>
      <w:rFonts w:asciiTheme="majorHAnsi" w:hAnsiTheme="majorHAnsi"/>
      <w:sz w:val="32"/>
    </w:rPr>
  </w:style>
  <w:style w:type="paragraph" w:styleId="TOC2">
    <w:name w:val="toc 2"/>
    <w:basedOn w:val="Normal"/>
    <w:next w:val="Normal"/>
    <w:autoRedefine/>
    <w:uiPriority w:val="39"/>
    <w:unhideWhenUsed/>
    <w:rsid w:val="007E788B"/>
    <w:pPr>
      <w:tabs>
        <w:tab w:val="right" w:pos="10302"/>
      </w:tabs>
      <w:spacing w:before="360"/>
    </w:pPr>
    <w:rPr>
      <w:rFonts w:asciiTheme="majorHAnsi" w:hAnsiTheme="majorHAnsi"/>
      <w:b/>
      <w:color w:val="000000"/>
      <w:szCs w:val="22"/>
      <w:lang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CD2F01"/>
    <w:pPr>
      <w:numPr>
        <w:numId w:val="6"/>
      </w:numPr>
      <w:spacing w:after="240" w:line="312" w:lineRule="auto"/>
      <w:ind w:left="924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5"/>
      </w:numPr>
      <w:spacing w:after="240"/>
      <w:ind w:left="357" w:hanging="357"/>
      <w:contextualSpacing/>
    </w:pPr>
    <w:rPr>
      <w:lang w:eastAsia="en-US"/>
    </w:rPr>
  </w:style>
  <w:style w:type="paragraph" w:styleId="ListNumber2">
    <w:name w:val="List Number 2"/>
    <w:basedOn w:val="Normal"/>
    <w:uiPriority w:val="99"/>
    <w:unhideWhenUsed/>
    <w:rsid w:val="00CD2F01"/>
    <w:pPr>
      <w:numPr>
        <w:numId w:val="19"/>
      </w:numPr>
      <w:spacing w:after="120" w:line="312" w:lineRule="auto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4"/>
      </w:numPr>
      <w:contextualSpacing/>
    </w:pPr>
    <w:rPr>
      <w:lang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7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2A7971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qFormat/>
    <w:rsid w:val="00CD2F01"/>
    <w:pPr>
      <w:spacing w:line="312" w:lineRule="auto"/>
      <w:ind w:left="720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mailSignature">
    <w:name w:val="E-mail Signature"/>
    <w:basedOn w:val="Normal"/>
    <w:link w:val="EmailSignatur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mailSignatureChar">
    <w:name w:val="Email Signature Char"/>
    <w:link w:val="E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5"/>
      </w:numPr>
      <w:contextualSpacing/>
    </w:pPr>
    <w:rPr>
      <w:lang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4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13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12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11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ED7E15"/>
    <w:rPr>
      <w:rFonts w:ascii="Plus Jakarta Sans Light" w:hAnsi="Plus Jakarta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10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10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10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10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10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10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10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10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10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14191D"/>
    <w:rPr>
      <w:color w:val="B79BFE" w:themeColor="accent1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ED7E15"/>
    <w:rPr>
      <w:rFonts w:ascii="Plus Jakarta Sans Light" w:hAnsi="Plus Jakarta Sans Light"/>
      <w:sz w:val="24"/>
      <w:szCs w:val="24"/>
      <w:lang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paragraph" w:customStyle="1" w:styleId="Default">
    <w:name w:val="Default"/>
    <w:rsid w:val="00ED7E15"/>
    <w:pPr>
      <w:autoSpaceDE w:val="0"/>
      <w:autoSpaceDN w:val="0"/>
      <w:adjustRightInd w:val="0"/>
    </w:pPr>
    <w:rPr>
      <w:rFonts w:ascii="Plus Jakarta Sans" w:hAnsi="Plus Jakarta Sans" w:cs="Open Sans Light"/>
      <w:color w:val="000000"/>
      <w:sz w:val="24"/>
      <w:szCs w:val="24"/>
    </w:rPr>
  </w:style>
  <w:style w:type="paragraph" w:customStyle="1" w:styleId="Quotebox">
    <w:name w:val="Quote box"/>
    <w:basedOn w:val="Heading2"/>
    <w:rsid w:val="00F4561D"/>
    <w:pPr>
      <w:spacing w:before="0" w:line="276" w:lineRule="auto"/>
    </w:pPr>
    <w:rPr>
      <w:b w:val="0"/>
      <w:bCs w:val="0"/>
      <w:color w:val="0D004D"/>
    </w:rPr>
  </w:style>
  <w:style w:type="paragraph" w:customStyle="1" w:styleId="TableHeading">
    <w:name w:val="Table Heading"/>
    <w:basedOn w:val="BodyText"/>
    <w:rsid w:val="00BC7B27"/>
    <w:pPr>
      <w:spacing w:after="0"/>
    </w:pPr>
    <w:rPr>
      <w:b/>
      <w:bCs/>
      <w:color w:val="0D004D"/>
      <w:szCs w:val="32"/>
    </w:rPr>
  </w:style>
  <w:style w:type="paragraph" w:customStyle="1" w:styleId="TableText">
    <w:name w:val="Table Text"/>
    <w:basedOn w:val="BodyText"/>
    <w:rsid w:val="009305A0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97671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0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9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7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24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2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3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82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2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0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8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9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6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8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8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2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56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23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33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5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503628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382348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167835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95965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44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4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7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8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1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footer" Target="footer2.xml"/><Relationship Id="rId20" Type="http://schemas.openxmlformats.org/officeDocument/2006/relationships/image" Target="media/image10.png"/><Relationship Id="rId41" Type="http://schemas.openxmlformats.org/officeDocument/2006/relationships/image" Target="media/image3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Pearson-A4-Portrait.dotx" TargetMode="External"/></Relationships>
</file>

<file path=word/theme/theme1.xml><?xml version="1.0" encoding="utf-8"?>
<a:theme xmlns:a="http://schemas.openxmlformats.org/drawingml/2006/main" name="Pearson_Color_Themes">
  <a:themeElements>
    <a:clrScheme name="Pearson Theme">
      <a:dk1>
        <a:srgbClr val="000000"/>
      </a:dk1>
      <a:lt1>
        <a:srgbClr val="FFFFFF"/>
      </a:lt1>
      <a:dk2>
        <a:srgbClr val="0D004D"/>
      </a:dk2>
      <a:lt2>
        <a:srgbClr val="FFFFFF"/>
      </a:lt2>
      <a:accent1>
        <a:srgbClr val="B79BFE"/>
      </a:accent1>
      <a:accent2>
        <a:srgbClr val="7950E2"/>
      </a:accent2>
      <a:accent3>
        <a:srgbClr val="56E2E1"/>
      </a:accent3>
      <a:accent4>
        <a:srgbClr val="EC8DE2"/>
      </a:accent4>
      <a:accent5>
        <a:srgbClr val="FFCE00"/>
      </a:accent5>
      <a:accent6>
        <a:srgbClr val="B820A9"/>
      </a:accent6>
      <a:hlink>
        <a:srgbClr val="B79BFE"/>
      </a:hlink>
      <a:folHlink>
        <a:srgbClr val="B79BFE"/>
      </a:folHlink>
    </a:clrScheme>
    <a:fontScheme name="Plus Jakarta Sans SemiBold-Plus Jakarta Sans">
      <a:majorFont>
        <a:latin typeface="Plus Jakarta Sans SemiBold" panose="020B0609020204030204"/>
        <a:ea typeface=""/>
        <a:cs typeface=""/>
        <a:font script="Jpan" typeface="HG丸ｺﾞｼｯｸM-PRO"/>
        <a:font script="Hang" typeface="HY중고딕"/>
        <a:font script="Hans" typeface="华文楷体"/>
        <a:font script="Hant" typeface="新細明體"/>
        <a:font script="Arab" typeface="Tahoma"/>
        <a:font script="Hebr" typeface="Levenim MT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lus Jakarta Sans" panose="020B060403050404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Plus Jakarta Sans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rtlCol="0" anchor="ctr"/>
      <a:lstStyle>
        <a:defPPr algn="ctr">
          <a:defRPr/>
        </a:defPPr>
      </a:lstStyle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9525">
          <a:solidFill>
            <a:schemeClr val="tx2"/>
          </a:solidFill>
        </a:ln>
      </a:spPr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none" lIns="0" tIns="0" rIns="0" bIns="0" rtlCol="0">
        <a:spAutoFit/>
      </a:bodyPr>
      <a:lstStyle>
        <a:defPPr algn="l">
          <a:defRPr sz="1100" dirty="0" smtClean="0">
            <a:solidFill>
              <a:schemeClr val="tx2"/>
            </a:solidFill>
          </a:defRPr>
        </a:defPPr>
      </a:lstStyle>
    </a:txDef>
  </a:objectDefaults>
  <a:extraClrSchemeLst/>
  <a:custClrLst>
    <a:custClr name="Pearson Purple">
      <a:srgbClr val="0D004D"/>
    </a:custClr>
    <a:custClr name="Amethyst">
      <a:srgbClr val="512EAB"/>
    </a:custClr>
    <a:custClr name="Light Purple">
      <a:srgbClr val="C1BFFF"/>
    </a:custClr>
    <a:custClr name="Fuchsia">
      <a:srgbClr val="DF41CF"/>
    </a:custClr>
    <a:custClr name="Amber">
      <a:srgbClr val="FFCE00"/>
    </a:custClr>
    <a:custClr name="Turquoise">
      <a:srgbClr val="56E2E1"/>
    </a:custClr>
    <a:custClr name="Blank">
      <a:srgbClr val="FFFFFF"/>
    </a:custClr>
    <a:custClr name="Blank">
      <a:srgbClr val="FFFFFF"/>
    </a:custClr>
    <a:custClr name="Blank">
      <a:srgbClr val="FFFFFF"/>
    </a:custClr>
    <a:custClr name="Positive">
      <a:srgbClr val="00C800"/>
    </a:custClr>
    <a:custClr name="Blank">
      <a:srgbClr val="FFFFFF"/>
    </a:custClr>
    <a:custClr name="Blank">
      <a:srgbClr val="FFFFFF"/>
    </a:custClr>
    <a:custClr name="Mist Purple">
      <a:srgbClr val="EDECF6"/>
    </a:custClr>
    <a:custClr name="Fuschia Tint">
      <a:srgbClr val="EFA0E7"/>
    </a:custClr>
    <a:custClr name="Amber Tint">
      <a:srgbClr val="FFE67F"/>
    </a:custClr>
    <a:custClr name="Turquoise Tint">
      <a:srgbClr val="B3F2F1"/>
    </a:custClr>
    <a:custClr name="Blank">
      <a:srgbClr val="FFFFFF"/>
    </a:custClr>
    <a:custClr name="Blank">
      <a:srgbClr val="FFFFFF"/>
    </a:custClr>
    <a:custClr name="Blank">
      <a:srgbClr val="FFFFFF"/>
    </a:custClr>
    <a:custClr name="Negative">
      <a:srgbClr val="FF0000"/>
    </a:custClr>
  </a:custClrLst>
  <a:extLst>
    <a:ext uri="{05A4C25C-085E-4340-85A3-A5531E510DB2}">
      <thm15:themeFamily xmlns:thm15="http://schemas.microsoft.com/office/thememl/2012/main" name="Pearson_Color_Themes" id="{0879D163-5945-B243-9DC3-8028904CD4D6}" vid="{7A8C53F1-01B4-554A-A51E-D5ADBD66A37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F12155DC34684097DFFA9B1A005973" ma:contentTypeVersion="14" ma:contentTypeDescription="Create a new document." ma:contentTypeScope="" ma:versionID="baa7ceda96eefa7a5edd46deb02a8fd0">
  <xsd:schema xmlns:xsd="http://www.w3.org/2001/XMLSchema" xmlns:xs="http://www.w3.org/2001/XMLSchema" xmlns:p="http://schemas.microsoft.com/office/2006/metadata/properties" xmlns:ns2="67f32d8e-c004-4b2a-8588-6055e191469e" xmlns:ns3="84ffc5bf-a0ff-449e-baf2-5e09aebe7ba1" targetNamespace="http://schemas.microsoft.com/office/2006/metadata/properties" ma:root="true" ma:fieldsID="bcf612f2a52a0bb8ffae56a1c0e08fc5" ns2:_="" ns3:_="">
    <xsd:import namespace="67f32d8e-c004-4b2a-8588-6055e191469e"/>
    <xsd:import namespace="84ffc5bf-a0ff-449e-baf2-5e09aebe7b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Preview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f32d8e-c004-4b2a-8588-6055e19146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Preview" ma:index="21" nillable="true" ma:displayName="Preview" ma:format="Thumbnail" ma:internalName="Preview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ffc5bf-a0ff-449e-baf2-5e09aebe7ba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9193cb2-cb51-48b2-a90e-5130575901ff}" ma:internalName="TaxCatchAll" ma:showField="CatchAllData" ma:web="84ffc5bf-a0ff-449e-baf2-5e09aebe7ba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7f32d8e-c004-4b2a-8588-6055e191469e">
      <Terms xmlns="http://schemas.microsoft.com/office/infopath/2007/PartnerControls"/>
    </lcf76f155ced4ddcb4097134ff3c332f>
    <TaxCatchAll xmlns="84ffc5bf-a0ff-449e-baf2-5e09aebe7ba1" xsi:nil="true"/>
    <Preview xmlns="67f32d8e-c004-4b2a-8588-6055e191469e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50F55CC-DB0B-494C-8928-2CA51106BE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f32d8e-c004-4b2a-8588-6055e191469e"/>
    <ds:schemaRef ds:uri="84ffc5bf-a0ff-449e-baf2-5e09aebe7b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67f32d8e-c004-4b2a-8588-6055e191469e"/>
    <ds:schemaRef ds:uri="84ffc5bf-a0ff-449e-baf2-5e09aebe7ba1"/>
  </ds:schemaRefs>
</ds:datastoreItem>
</file>

<file path=customXml/itemProps4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Pearson-A4-Portrait</Template>
  <TotalTime>3</TotalTime>
  <Pages>27</Pages>
  <Words>336</Words>
  <Characters>1700</Characters>
  <Application>Microsoft Office Word</Application>
  <DocSecurity>0</DocSecurity>
  <Lines>70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2006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</cp:revision>
  <cp:lastPrinted>2025-09-11T09:24:00Z</cp:lastPrinted>
  <dcterms:created xsi:type="dcterms:W3CDTF">2025-10-22T14:58:00Z</dcterms:created>
  <dcterms:modified xsi:type="dcterms:W3CDTF">2025-10-22T14:58:00Z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0x01010097F12155DC34684097DFFA9B1A005973</vt:lpwstr>
  </property>
  <property fmtid="{D5CDD505-2E9C-101B-9397-08002B2CF9AE}" pid="3" name="MediaServiceImageTags">
    <vt:lpwstr/>
  </property>
</Properties>
</file>